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CA8" w:rsidRPr="00FA5EDC" w:rsidRDefault="00992CA8" w:rsidP="00A84F23">
      <w:pPr>
        <w:pStyle w:val="BodyText"/>
        <w:jc w:val="both"/>
      </w:pPr>
    </w:p>
    <w:p w:rsidR="00992CA8" w:rsidRDefault="00992CA8" w:rsidP="00A84F23">
      <w:pPr>
        <w:pStyle w:val="BodyText"/>
        <w:jc w:val="both"/>
      </w:pPr>
      <w:r>
        <w:t xml:space="preserve">                                                                                            </w:t>
      </w:r>
      <w:r>
        <w:tab/>
      </w:r>
      <w:r>
        <w:tab/>
      </w:r>
      <w:r>
        <w:tab/>
        <w:t xml:space="preserve">  ПРОЄКТ</w:t>
      </w:r>
    </w:p>
    <w:p w:rsidR="00992CA8" w:rsidRDefault="00992CA8" w:rsidP="00FB6AE8">
      <w:pPr>
        <w:pStyle w:val="Heading4"/>
        <w:jc w:val="center"/>
      </w:pPr>
      <w:r w:rsidRPr="002542CA"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95pt;height:48.45pt" o:ole="" fillcolor="window">
            <v:imagedata r:id="rId7" o:title=""/>
          </v:shape>
          <o:OLEObject Type="Embed" ProgID="Paint.Picture" ShapeID="_x0000_i1025" DrawAspect="Content" ObjectID="_1690958622" r:id="rId8"/>
        </w:object>
      </w:r>
    </w:p>
    <w:p w:rsidR="00992CA8" w:rsidRPr="00FB6AE8" w:rsidRDefault="00992CA8" w:rsidP="00A84F23">
      <w:pPr>
        <w:pStyle w:val="Heading3"/>
        <w:rPr>
          <w:b w:val="0"/>
          <w:i/>
        </w:rPr>
      </w:pPr>
      <w:r w:rsidRPr="00FB6AE8">
        <w:t>П</w:t>
      </w:r>
      <w:r>
        <w:t>ОЛОГІВСЬКА РАЙОННА РАДА</w:t>
      </w:r>
    </w:p>
    <w:p w:rsidR="00992CA8" w:rsidRDefault="00992CA8" w:rsidP="00A84F23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ЗАПОРІЗЬКОЇ ОБЛАСТІ</w:t>
      </w:r>
    </w:p>
    <w:p w:rsidR="00992CA8" w:rsidRPr="00FB6AE8" w:rsidRDefault="00992CA8" w:rsidP="00A84F23">
      <w:pPr>
        <w:jc w:val="center"/>
        <w:rPr>
          <w:sz w:val="28"/>
          <w:lang w:val="uk-UA"/>
        </w:rPr>
      </w:pPr>
      <w:r w:rsidRPr="00FB6AE8">
        <w:rPr>
          <w:sz w:val="28"/>
          <w:u w:val="single"/>
          <w:lang w:val="uk-UA"/>
        </w:rPr>
        <w:t>восьме</w:t>
      </w:r>
      <w:r w:rsidRPr="00FB6AE8">
        <w:rPr>
          <w:sz w:val="28"/>
          <w:lang w:val="uk-UA"/>
        </w:rPr>
        <w:t xml:space="preserve"> скликання</w:t>
      </w:r>
    </w:p>
    <w:p w:rsidR="00992CA8" w:rsidRPr="00FB6AE8" w:rsidRDefault="00992CA8" w:rsidP="00A84F23">
      <w:pPr>
        <w:jc w:val="center"/>
        <w:rPr>
          <w:sz w:val="28"/>
          <w:lang w:val="uk-UA"/>
        </w:rPr>
      </w:pPr>
      <w:r w:rsidRPr="003D09D3">
        <w:rPr>
          <w:sz w:val="28"/>
          <w:u w:val="single"/>
          <w:lang w:val="uk-UA"/>
        </w:rPr>
        <w:t>восьма</w:t>
      </w:r>
      <w:r>
        <w:rPr>
          <w:sz w:val="28"/>
          <w:lang w:val="uk-UA"/>
        </w:rPr>
        <w:t xml:space="preserve"> позачергова </w:t>
      </w:r>
      <w:r w:rsidRPr="00FB6AE8">
        <w:rPr>
          <w:sz w:val="28"/>
          <w:lang w:val="uk-UA"/>
        </w:rPr>
        <w:t>сесія</w:t>
      </w:r>
    </w:p>
    <w:p w:rsidR="00992CA8" w:rsidRDefault="00992CA8" w:rsidP="00A84F23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 xml:space="preserve"> </w:t>
      </w:r>
    </w:p>
    <w:p w:rsidR="00992CA8" w:rsidRDefault="00992CA8" w:rsidP="00A84F23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РІШЕННЯ</w:t>
      </w:r>
    </w:p>
    <w:p w:rsidR="00992CA8" w:rsidRPr="00FB6AE8" w:rsidRDefault="00992CA8" w:rsidP="00A84F23">
      <w:pPr>
        <w:jc w:val="center"/>
        <w:rPr>
          <w:b/>
          <w:sz w:val="28"/>
          <w:lang w:val="uk-UA"/>
        </w:rPr>
      </w:pPr>
    </w:p>
    <w:p w:rsidR="00992CA8" w:rsidRDefault="00992CA8" w:rsidP="00A84F23">
      <w:pPr>
        <w:jc w:val="both"/>
        <w:rPr>
          <w:b/>
          <w:i/>
          <w:lang w:val="uk-UA"/>
        </w:rPr>
      </w:pPr>
      <w:r>
        <w:rPr>
          <w:b/>
          <w:i/>
          <w:sz w:val="28"/>
          <w:lang w:val="uk-UA"/>
        </w:rPr>
        <w:t xml:space="preserve">  </w:t>
      </w:r>
      <w:r w:rsidRPr="006B1CCA">
        <w:rPr>
          <w:b/>
          <w:sz w:val="28"/>
          <w:szCs w:val="28"/>
          <w:lang w:val="uk-UA"/>
        </w:rPr>
        <w:t xml:space="preserve">______________________ </w:t>
      </w:r>
      <w:r w:rsidRPr="006B1CCA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          </w:t>
      </w:r>
      <w:r w:rsidRPr="006B1CCA">
        <w:rPr>
          <w:sz w:val="28"/>
          <w:szCs w:val="28"/>
          <w:lang w:val="uk-UA"/>
        </w:rPr>
        <w:t>м. Пологи</w:t>
      </w:r>
      <w:r>
        <w:rPr>
          <w:lang w:val="uk-UA"/>
        </w:rPr>
        <w:t xml:space="preserve">                            </w:t>
      </w:r>
      <w:r w:rsidRPr="0010208E">
        <w:rPr>
          <w:lang w:val="uk-UA"/>
        </w:rPr>
        <w:t xml:space="preserve">  </w:t>
      </w:r>
      <w:r>
        <w:rPr>
          <w:lang w:val="uk-UA"/>
        </w:rPr>
        <w:tab/>
      </w:r>
      <w:r>
        <w:rPr>
          <w:lang w:val="uk-UA"/>
        </w:rPr>
        <w:tab/>
      </w:r>
      <w:r w:rsidRPr="006B1CCA">
        <w:rPr>
          <w:sz w:val="28"/>
          <w:szCs w:val="28"/>
          <w:lang w:val="uk-UA"/>
        </w:rPr>
        <w:t>№_____</w:t>
      </w:r>
    </w:p>
    <w:p w:rsidR="00992CA8" w:rsidRDefault="00992CA8" w:rsidP="00A84F23">
      <w:pPr>
        <w:jc w:val="both"/>
        <w:rPr>
          <w:b/>
          <w:i/>
          <w:sz w:val="28"/>
          <w:lang w:val="uk-UA"/>
        </w:rPr>
      </w:pPr>
    </w:p>
    <w:p w:rsidR="00992CA8" w:rsidRDefault="00992CA8" w:rsidP="00A84F23">
      <w:pPr>
        <w:spacing w:line="240" w:lineRule="exact"/>
        <w:jc w:val="both"/>
        <w:rPr>
          <w:sz w:val="28"/>
          <w:lang w:val="uk-UA"/>
        </w:rPr>
      </w:pPr>
    </w:p>
    <w:p w:rsidR="00992CA8" w:rsidRPr="00FB6AE8" w:rsidRDefault="00992CA8" w:rsidP="00FB6AE8">
      <w:pPr>
        <w:spacing w:line="240" w:lineRule="exact"/>
        <w:jc w:val="both"/>
        <w:rPr>
          <w:b/>
          <w:sz w:val="28"/>
          <w:lang w:val="uk-UA"/>
        </w:rPr>
      </w:pPr>
      <w:r w:rsidRPr="00FB6AE8">
        <w:rPr>
          <w:b/>
          <w:sz w:val="28"/>
          <w:lang w:val="uk-UA"/>
        </w:rPr>
        <w:t xml:space="preserve">Про  </w:t>
      </w:r>
      <w:r>
        <w:rPr>
          <w:b/>
          <w:sz w:val="28"/>
          <w:lang w:val="uk-UA"/>
        </w:rPr>
        <w:t>внесення змін до  районної   Програми</w:t>
      </w:r>
      <w:r w:rsidRPr="00FB6AE8">
        <w:rPr>
          <w:b/>
          <w:sz w:val="28"/>
          <w:lang w:val="uk-UA"/>
        </w:rPr>
        <w:t xml:space="preserve">  компенсації фізичним особам, які надають соціальні послуги на непрофесійній основі на 2021 – 2022  роки</w:t>
      </w:r>
    </w:p>
    <w:p w:rsidR="00992CA8" w:rsidRDefault="00992CA8" w:rsidP="00A84F23">
      <w:pPr>
        <w:spacing w:line="240" w:lineRule="exact"/>
        <w:jc w:val="both"/>
        <w:rPr>
          <w:sz w:val="28"/>
          <w:lang w:val="uk-UA"/>
        </w:rPr>
      </w:pPr>
    </w:p>
    <w:p w:rsidR="00992CA8" w:rsidRDefault="00992CA8" w:rsidP="00A84F23">
      <w:pPr>
        <w:spacing w:line="240" w:lineRule="exact"/>
        <w:jc w:val="both"/>
        <w:rPr>
          <w:sz w:val="28"/>
          <w:lang w:val="uk-UA"/>
        </w:rPr>
      </w:pPr>
    </w:p>
    <w:p w:rsidR="00992CA8" w:rsidRDefault="00992CA8" w:rsidP="00A84F23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  <w:t xml:space="preserve">Відповідно до </w:t>
      </w:r>
      <w:r w:rsidRPr="008B1597">
        <w:rPr>
          <w:sz w:val="28"/>
          <w:lang w:val="uk-UA"/>
        </w:rPr>
        <w:t>Бюджетного кодексу України,</w:t>
      </w:r>
      <w:r>
        <w:rPr>
          <w:sz w:val="28"/>
          <w:lang w:val="uk-UA"/>
        </w:rPr>
        <w:t xml:space="preserve"> п.16 ч. 1 ст.43 Закону України «Про місцеве самоврядування в Україні», </w:t>
      </w:r>
      <w:r w:rsidRPr="008B1597">
        <w:rPr>
          <w:sz w:val="28"/>
          <w:lang w:val="uk-UA"/>
        </w:rPr>
        <w:t>Закону України «Про соціальні послуги»,</w:t>
      </w:r>
      <w:r w:rsidRPr="006B1CCA">
        <w:rPr>
          <w:color w:val="FF0000"/>
          <w:sz w:val="28"/>
          <w:lang w:val="uk-UA"/>
        </w:rPr>
        <w:t xml:space="preserve"> </w:t>
      </w:r>
      <w:r>
        <w:rPr>
          <w:sz w:val="28"/>
          <w:lang w:val="uk-UA"/>
        </w:rPr>
        <w:t>постанови Кабінету Міністрів України «Деякі питання призначення і виплати компенсації фізичним особам, які надають соціальні послуги з догляду на непрофесійній основі» Пологівська районна рада Запорізької області</w:t>
      </w:r>
    </w:p>
    <w:p w:rsidR="00992CA8" w:rsidRPr="00D15A06" w:rsidRDefault="00992CA8" w:rsidP="00A84F23">
      <w:pPr>
        <w:jc w:val="both"/>
        <w:rPr>
          <w:b/>
          <w:sz w:val="28"/>
          <w:lang w:val="uk-UA"/>
        </w:rPr>
      </w:pPr>
      <w:r w:rsidRPr="00D15A06">
        <w:rPr>
          <w:b/>
          <w:sz w:val="28"/>
          <w:lang w:val="uk-UA"/>
        </w:rPr>
        <w:t>ВИРІШИЛА:</w:t>
      </w:r>
    </w:p>
    <w:p w:rsidR="00992CA8" w:rsidRDefault="00992CA8" w:rsidP="00A84F23">
      <w:pPr>
        <w:jc w:val="both"/>
        <w:rPr>
          <w:sz w:val="28"/>
          <w:lang w:val="uk-UA"/>
        </w:rPr>
      </w:pPr>
    </w:p>
    <w:p w:rsidR="00992CA8" w:rsidRDefault="00992CA8" w:rsidP="00E97149">
      <w:pPr>
        <w:ind w:firstLine="708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1. Внести зміни до районної </w:t>
      </w:r>
      <w:r>
        <w:rPr>
          <w:sz w:val="28"/>
          <w:lang w:val="uk-UA"/>
        </w:rPr>
        <w:t>Програми компенсації фізичним особам, які надають соціальні послуги на непрофесійній основі на 2021 - 2022 роки, затвердженої рішенням районної ради від 21 травня 2021 року № 1 (далі – Програма), а саме:</w:t>
      </w:r>
    </w:p>
    <w:p w:rsidR="00992CA8" w:rsidRDefault="00992CA8" w:rsidP="00FB451E">
      <w:pPr>
        <w:spacing w:line="240" w:lineRule="exact"/>
        <w:jc w:val="both"/>
        <w:rPr>
          <w:sz w:val="28"/>
          <w:lang w:val="uk-UA"/>
        </w:rPr>
      </w:pPr>
    </w:p>
    <w:p w:rsidR="00992CA8" w:rsidRDefault="00992CA8" w:rsidP="003D09D3">
      <w:pPr>
        <w:numPr>
          <w:ilvl w:val="1"/>
          <w:numId w:val="17"/>
        </w:numPr>
        <w:spacing w:line="240" w:lineRule="exact"/>
        <w:rPr>
          <w:sz w:val="28"/>
          <w:lang w:val="uk-UA"/>
        </w:rPr>
      </w:pPr>
      <w:r>
        <w:rPr>
          <w:sz w:val="28"/>
          <w:lang w:val="uk-UA"/>
        </w:rPr>
        <w:t>додаток до Програми викласти в новій редакції (додається).</w:t>
      </w:r>
    </w:p>
    <w:p w:rsidR="00992CA8" w:rsidRDefault="00992CA8" w:rsidP="003D09D3">
      <w:pPr>
        <w:spacing w:line="240" w:lineRule="exact"/>
        <w:ind w:left="1428"/>
        <w:rPr>
          <w:sz w:val="28"/>
          <w:lang w:val="uk-UA"/>
        </w:rPr>
      </w:pPr>
    </w:p>
    <w:p w:rsidR="00992CA8" w:rsidRPr="008B1597" w:rsidRDefault="00992CA8" w:rsidP="00A84F2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Контроль за виконанням цього рішення покласти на </w:t>
      </w:r>
      <w:r w:rsidRPr="008B1597">
        <w:rPr>
          <w:sz w:val="28"/>
          <w:szCs w:val="28"/>
          <w:lang w:val="uk-UA"/>
        </w:rPr>
        <w:t>Пологівську</w:t>
      </w:r>
      <w:r>
        <w:rPr>
          <w:sz w:val="28"/>
          <w:szCs w:val="28"/>
          <w:lang w:val="uk-UA"/>
        </w:rPr>
        <w:t xml:space="preserve"> районну державну адміністрацію та постійну </w:t>
      </w:r>
      <w:r w:rsidRPr="008B1597">
        <w:rPr>
          <w:sz w:val="28"/>
          <w:szCs w:val="28"/>
          <w:lang w:val="uk-UA"/>
        </w:rPr>
        <w:t>комісію Пологівської районної ради з питань депутатської діяльності, законності</w:t>
      </w:r>
      <w:r>
        <w:rPr>
          <w:sz w:val="28"/>
          <w:szCs w:val="28"/>
          <w:lang w:val="uk-UA"/>
        </w:rPr>
        <w:t>,</w:t>
      </w:r>
      <w:r w:rsidRPr="008B1597">
        <w:rPr>
          <w:sz w:val="28"/>
          <w:szCs w:val="28"/>
          <w:lang w:val="uk-UA"/>
        </w:rPr>
        <w:t xml:space="preserve"> соціальних питань та гуманітарної політики.</w:t>
      </w:r>
    </w:p>
    <w:p w:rsidR="00992CA8" w:rsidRPr="008B1597" w:rsidRDefault="00992CA8" w:rsidP="00A84F23">
      <w:pPr>
        <w:jc w:val="both"/>
        <w:rPr>
          <w:sz w:val="28"/>
          <w:szCs w:val="28"/>
          <w:lang w:val="uk-UA"/>
        </w:rPr>
      </w:pPr>
      <w:r w:rsidRPr="008B1597">
        <w:rPr>
          <w:sz w:val="28"/>
          <w:szCs w:val="28"/>
          <w:lang w:val="uk-UA"/>
        </w:rPr>
        <w:t xml:space="preserve"> </w:t>
      </w:r>
    </w:p>
    <w:p w:rsidR="00992CA8" w:rsidRDefault="00992CA8" w:rsidP="00FE2876">
      <w:pPr>
        <w:jc w:val="both"/>
        <w:rPr>
          <w:sz w:val="28"/>
          <w:szCs w:val="28"/>
          <w:lang w:val="uk-UA"/>
        </w:rPr>
      </w:pPr>
      <w:r w:rsidRPr="00214FAD">
        <w:rPr>
          <w:sz w:val="28"/>
          <w:szCs w:val="28"/>
          <w:lang w:val="uk-UA"/>
        </w:rPr>
        <w:t xml:space="preserve">Голова ради                                                                                </w:t>
      </w:r>
      <w:r>
        <w:rPr>
          <w:sz w:val="28"/>
          <w:szCs w:val="28"/>
          <w:lang w:val="uk-UA"/>
        </w:rPr>
        <w:t xml:space="preserve">       Сергій  КАЛАШНИК</w:t>
      </w:r>
    </w:p>
    <w:p w:rsidR="00992CA8" w:rsidRPr="00214FAD" w:rsidRDefault="00992CA8" w:rsidP="00A84F2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992CA8" w:rsidRPr="00214FAD" w:rsidRDefault="00992CA8" w:rsidP="00A84F23">
      <w:pPr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Проє</w:t>
      </w:r>
      <w:r w:rsidRPr="00214FAD">
        <w:rPr>
          <w:sz w:val="28"/>
          <w:szCs w:val="28"/>
          <w:lang w:val="uk-UA"/>
        </w:rPr>
        <w:t xml:space="preserve">кт підготовлений </w:t>
      </w:r>
    </w:p>
    <w:p w:rsidR="00992CA8" w:rsidRDefault="00992CA8" w:rsidP="00A84F23">
      <w:pPr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управлінням соціального захисту</w:t>
      </w:r>
    </w:p>
    <w:p w:rsidR="00992CA8" w:rsidRPr="00214FAD" w:rsidRDefault="00992CA8" w:rsidP="00A84F23">
      <w:pPr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населення  райдержадміністрації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</w:t>
      </w:r>
    </w:p>
    <w:p w:rsidR="00992CA8" w:rsidRDefault="00992CA8" w:rsidP="00A84F23">
      <w:pPr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992CA8" w:rsidRDefault="00992CA8" w:rsidP="00A84F23">
      <w:pPr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управління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Оксана СЕМЕНЕНКО</w:t>
      </w:r>
    </w:p>
    <w:p w:rsidR="00992CA8" w:rsidRDefault="00992CA8" w:rsidP="00A84F23">
      <w:pPr>
        <w:spacing w:line="240" w:lineRule="exact"/>
        <w:rPr>
          <w:sz w:val="28"/>
          <w:szCs w:val="28"/>
          <w:lang w:val="uk-UA"/>
        </w:rPr>
      </w:pPr>
    </w:p>
    <w:p w:rsidR="00992CA8" w:rsidRDefault="00992CA8" w:rsidP="00A84F23">
      <w:pPr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Аркуш погодження додається.</w:t>
      </w:r>
    </w:p>
    <w:p w:rsidR="00992CA8" w:rsidRDefault="00992CA8" w:rsidP="00A84F23">
      <w:pPr>
        <w:spacing w:line="240" w:lineRule="exact"/>
        <w:rPr>
          <w:sz w:val="28"/>
          <w:szCs w:val="28"/>
          <w:lang w:val="uk-UA"/>
        </w:rPr>
      </w:pPr>
    </w:p>
    <w:p w:rsidR="00992CA8" w:rsidRDefault="00992CA8" w:rsidP="00A84F23">
      <w:pPr>
        <w:spacing w:line="240" w:lineRule="exact"/>
        <w:rPr>
          <w:sz w:val="28"/>
          <w:szCs w:val="28"/>
          <w:lang w:val="uk-UA"/>
        </w:rPr>
      </w:pPr>
    </w:p>
    <w:p w:rsidR="00992CA8" w:rsidRDefault="00992CA8" w:rsidP="00A84F23">
      <w:pPr>
        <w:spacing w:line="240" w:lineRule="exact"/>
        <w:rPr>
          <w:sz w:val="28"/>
          <w:szCs w:val="28"/>
          <w:lang w:val="uk-UA"/>
        </w:rPr>
      </w:pPr>
    </w:p>
    <w:p w:rsidR="00992CA8" w:rsidRDefault="00992CA8" w:rsidP="00A84F23">
      <w:pPr>
        <w:spacing w:line="240" w:lineRule="exact"/>
        <w:rPr>
          <w:sz w:val="28"/>
          <w:szCs w:val="28"/>
          <w:lang w:val="uk-UA"/>
        </w:rPr>
      </w:pPr>
    </w:p>
    <w:p w:rsidR="00992CA8" w:rsidRDefault="00992CA8" w:rsidP="00A84F23">
      <w:pPr>
        <w:spacing w:line="240" w:lineRule="exact"/>
        <w:rPr>
          <w:sz w:val="28"/>
          <w:szCs w:val="28"/>
          <w:lang w:val="uk-UA"/>
        </w:rPr>
      </w:pPr>
    </w:p>
    <w:p w:rsidR="00992CA8" w:rsidRDefault="00992CA8" w:rsidP="00A84F23">
      <w:pPr>
        <w:spacing w:line="240" w:lineRule="exact"/>
        <w:rPr>
          <w:sz w:val="28"/>
          <w:szCs w:val="28"/>
          <w:lang w:val="uk-UA"/>
        </w:rPr>
      </w:pPr>
    </w:p>
    <w:p w:rsidR="00992CA8" w:rsidRDefault="00992CA8" w:rsidP="00A84F23">
      <w:pPr>
        <w:spacing w:line="240" w:lineRule="exact"/>
        <w:rPr>
          <w:sz w:val="28"/>
          <w:szCs w:val="28"/>
          <w:lang w:val="uk-UA"/>
        </w:rPr>
      </w:pPr>
    </w:p>
    <w:p w:rsidR="00992CA8" w:rsidRDefault="00992CA8" w:rsidP="00873BF5">
      <w:pPr>
        <w:spacing w:line="240" w:lineRule="exact"/>
        <w:jc w:val="center"/>
        <w:rPr>
          <w:b/>
          <w:sz w:val="28"/>
          <w:szCs w:val="28"/>
          <w:lang w:val="uk-UA"/>
        </w:rPr>
      </w:pPr>
    </w:p>
    <w:p w:rsidR="00992CA8" w:rsidRDefault="00992CA8" w:rsidP="00873BF5">
      <w:pPr>
        <w:spacing w:line="240" w:lineRule="exact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</w:t>
      </w:r>
      <w:r>
        <w:rPr>
          <w:b/>
          <w:sz w:val="28"/>
          <w:szCs w:val="28"/>
        </w:rPr>
        <w:t>ОЯСНЮВАЛЬНА ЗАПИСКА</w:t>
      </w:r>
    </w:p>
    <w:p w:rsidR="00992CA8" w:rsidRDefault="00992CA8" w:rsidP="00873BF5">
      <w:pPr>
        <w:spacing w:line="240" w:lineRule="exact"/>
        <w:jc w:val="center"/>
        <w:rPr>
          <w:b/>
          <w:sz w:val="28"/>
          <w:szCs w:val="28"/>
          <w:lang w:val="uk-UA"/>
        </w:rPr>
      </w:pPr>
    </w:p>
    <w:p w:rsidR="00992CA8" w:rsidRDefault="00992CA8" w:rsidP="00873BF5">
      <w:pPr>
        <w:jc w:val="center"/>
        <w:rPr>
          <w:b/>
          <w:sz w:val="28"/>
          <w:lang w:val="uk-UA"/>
        </w:rPr>
      </w:pPr>
      <w:r>
        <w:rPr>
          <w:b/>
          <w:sz w:val="28"/>
          <w:szCs w:val="28"/>
          <w:lang w:val="uk-UA"/>
        </w:rPr>
        <w:t xml:space="preserve">до проєкту рішення районної ради «Про внесення змін до  районної </w:t>
      </w:r>
      <w:r>
        <w:rPr>
          <w:b/>
          <w:sz w:val="28"/>
          <w:lang w:val="uk-UA"/>
        </w:rPr>
        <w:t>Програми компенсації фізичним особам, які надають соціальні послуги на непрофесійній основі на 2021 - 2022 роки»</w:t>
      </w:r>
    </w:p>
    <w:p w:rsidR="00992CA8" w:rsidRDefault="00992CA8" w:rsidP="00873BF5">
      <w:pPr>
        <w:jc w:val="both"/>
        <w:rPr>
          <w:sz w:val="28"/>
          <w:szCs w:val="28"/>
          <w:lang w:val="uk-UA"/>
        </w:rPr>
      </w:pPr>
    </w:p>
    <w:p w:rsidR="00992CA8" w:rsidRDefault="00992CA8" w:rsidP="00873BF5">
      <w:pPr>
        <w:ind w:firstLine="708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Проект рішення районної ради «Про внесення змін до районної </w:t>
      </w:r>
      <w:r>
        <w:rPr>
          <w:sz w:val="28"/>
          <w:lang w:val="uk-UA"/>
        </w:rPr>
        <w:t xml:space="preserve">Програми компенсації фізичним особам, які надають соціальні послуги на непрофесійній основі на 2021 - 2022 роки»  розроблений у зв’язку зі збільшенням деякими територіальними громадами обсягів кошторисних призначень по КТПКВК 0813160 на 2021 рік (субвенції територіальних громад) на 90,0 тис грн., а саме: Малинівська сільська рада – на 20,0 тис. </w:t>
      </w:r>
      <w:bookmarkStart w:id="0" w:name="_GoBack"/>
      <w:bookmarkEnd w:id="0"/>
      <w:r>
        <w:rPr>
          <w:sz w:val="28"/>
          <w:lang w:val="uk-UA"/>
        </w:rPr>
        <w:t xml:space="preserve">грн., Малотокмачанська сільська рада – на 40,0 тис. грн., Розівська селищна рада – на 30,0 тис. грн. </w:t>
      </w:r>
    </w:p>
    <w:p w:rsidR="00992CA8" w:rsidRDefault="00992CA8" w:rsidP="00873BF5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lang w:val="uk-UA"/>
        </w:rPr>
        <w:t xml:space="preserve">Загальний обсяг потреби на фінансування Програми складатиме: </w:t>
      </w:r>
      <w:r w:rsidRPr="00873BF5">
        <w:rPr>
          <w:b/>
          <w:sz w:val="28"/>
          <w:lang w:val="uk-UA"/>
        </w:rPr>
        <w:t>9003</w:t>
      </w:r>
      <w:r>
        <w:rPr>
          <w:b/>
          <w:sz w:val="28"/>
          <w:lang w:val="uk-UA"/>
        </w:rPr>
        <w:t xml:space="preserve">,0 тис. грн.: </w:t>
      </w:r>
      <w:r>
        <w:rPr>
          <w:b/>
          <w:sz w:val="28"/>
          <w:szCs w:val="28"/>
          <w:lang w:val="uk-UA"/>
        </w:rPr>
        <w:t xml:space="preserve">2021 рік -  4313,0 тис. грн., 2022 рік -  4690,0 тис.  грн. </w:t>
      </w:r>
    </w:p>
    <w:p w:rsidR="00992CA8" w:rsidRDefault="00992CA8" w:rsidP="00873BF5">
      <w:pPr>
        <w:pStyle w:val="ListParagraph"/>
        <w:rPr>
          <w:sz w:val="28"/>
          <w:szCs w:val="28"/>
          <w:lang w:val="uk-UA"/>
        </w:rPr>
      </w:pPr>
    </w:p>
    <w:p w:rsidR="00992CA8" w:rsidRDefault="00992CA8" w:rsidP="00873BF5">
      <w:pPr>
        <w:pStyle w:val="ListParagraph"/>
        <w:rPr>
          <w:sz w:val="28"/>
          <w:szCs w:val="28"/>
          <w:lang w:val="uk-UA"/>
        </w:rPr>
      </w:pPr>
    </w:p>
    <w:p w:rsidR="00992CA8" w:rsidRDefault="00992CA8" w:rsidP="00873BF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управління</w:t>
      </w:r>
    </w:p>
    <w:p w:rsidR="00992CA8" w:rsidRDefault="00992CA8" w:rsidP="00873BF5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соціального захисту населення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</w:t>
      </w:r>
      <w:r>
        <w:rPr>
          <w:sz w:val="28"/>
          <w:szCs w:val="28"/>
          <w:lang w:val="uk-UA"/>
        </w:rPr>
        <w:tab/>
        <w:t xml:space="preserve">      Оксана СЕМЕНЕНКО</w:t>
      </w:r>
    </w:p>
    <w:p w:rsidR="00992CA8" w:rsidRPr="00395F16" w:rsidRDefault="00992CA8" w:rsidP="006B1CCA">
      <w:pPr>
        <w:jc w:val="both"/>
        <w:rPr>
          <w:sz w:val="28"/>
          <w:szCs w:val="28"/>
        </w:rPr>
        <w:sectPr w:rsidR="00992CA8" w:rsidRPr="00395F16" w:rsidSect="00635D6C">
          <w:pgSz w:w="11906" w:h="16838"/>
          <w:pgMar w:top="899" w:right="567" w:bottom="567" w:left="1134" w:header="709" w:footer="709" w:gutter="0"/>
          <w:cols w:space="708"/>
          <w:docGrid w:linePitch="360"/>
        </w:sectPr>
      </w:pPr>
    </w:p>
    <w:p w:rsidR="00992CA8" w:rsidRPr="006B1CCA" w:rsidRDefault="00992CA8" w:rsidP="000A43CA">
      <w:pPr>
        <w:ind w:left="5664" w:firstLine="708"/>
        <w:rPr>
          <w:sz w:val="28"/>
          <w:szCs w:val="28"/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Pr="006B1CCA">
        <w:rPr>
          <w:sz w:val="28"/>
          <w:szCs w:val="28"/>
          <w:lang w:val="uk-UA"/>
        </w:rPr>
        <w:t>Додаток 1</w:t>
      </w:r>
    </w:p>
    <w:p w:rsidR="00992CA8" w:rsidRPr="006B1CCA" w:rsidRDefault="00992CA8" w:rsidP="000A43CA">
      <w:pPr>
        <w:ind w:left="5664" w:firstLine="708"/>
        <w:rPr>
          <w:sz w:val="28"/>
          <w:szCs w:val="28"/>
          <w:lang w:val="uk-UA"/>
        </w:rPr>
      </w:pP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  <w:t>до рішення районної ради</w:t>
      </w:r>
    </w:p>
    <w:p w:rsidR="00992CA8" w:rsidRPr="006B1CCA" w:rsidRDefault="00992CA8" w:rsidP="000A43CA">
      <w:pPr>
        <w:ind w:left="11328"/>
        <w:rPr>
          <w:sz w:val="28"/>
          <w:szCs w:val="28"/>
          <w:lang w:val="uk-UA"/>
        </w:rPr>
      </w:pPr>
      <w:r w:rsidRPr="006B1CCA">
        <w:rPr>
          <w:sz w:val="28"/>
          <w:szCs w:val="28"/>
          <w:lang w:val="uk-UA"/>
        </w:rPr>
        <w:t xml:space="preserve">__________ № _______   </w:t>
      </w:r>
    </w:p>
    <w:p w:rsidR="00992CA8" w:rsidRPr="006B1CCA" w:rsidRDefault="00992CA8" w:rsidP="000A43CA">
      <w:pPr>
        <w:ind w:left="11328"/>
        <w:rPr>
          <w:sz w:val="28"/>
          <w:szCs w:val="28"/>
          <w:lang w:val="uk-UA"/>
        </w:rPr>
      </w:pPr>
    </w:p>
    <w:p w:rsidR="00992CA8" w:rsidRPr="006B1CCA" w:rsidRDefault="00992CA8" w:rsidP="000A43CA">
      <w:pPr>
        <w:ind w:left="11328"/>
        <w:rPr>
          <w:sz w:val="28"/>
          <w:szCs w:val="28"/>
          <w:lang w:val="uk-UA"/>
        </w:rPr>
      </w:pPr>
      <w:r w:rsidRPr="006B1CCA">
        <w:rPr>
          <w:sz w:val="28"/>
          <w:szCs w:val="28"/>
          <w:lang w:val="uk-UA"/>
        </w:rPr>
        <w:t>Додаток 1</w:t>
      </w:r>
    </w:p>
    <w:p w:rsidR="00992CA8" w:rsidRPr="006B1CCA" w:rsidRDefault="00992CA8" w:rsidP="000A43CA">
      <w:pPr>
        <w:ind w:left="10620" w:firstLine="708"/>
        <w:rPr>
          <w:sz w:val="28"/>
          <w:szCs w:val="28"/>
          <w:lang w:val="uk-UA"/>
        </w:rPr>
      </w:pPr>
      <w:r w:rsidRPr="006B1CCA">
        <w:rPr>
          <w:sz w:val="28"/>
          <w:szCs w:val="28"/>
          <w:lang w:val="uk-UA"/>
        </w:rPr>
        <w:t xml:space="preserve">до Програми </w:t>
      </w:r>
      <w:r w:rsidRPr="006B1CCA">
        <w:rPr>
          <w:sz w:val="28"/>
          <w:szCs w:val="28"/>
          <w:lang w:val="uk-UA"/>
        </w:rPr>
        <w:tab/>
      </w:r>
    </w:p>
    <w:p w:rsidR="00992CA8" w:rsidRDefault="00992CA8" w:rsidP="000A43CA">
      <w:pPr>
        <w:ind w:left="10620" w:firstLine="708"/>
        <w:rPr>
          <w:b/>
          <w:sz w:val="28"/>
          <w:szCs w:val="28"/>
          <w:lang w:val="uk-UA"/>
        </w:rPr>
      </w:pPr>
      <w:r>
        <w:rPr>
          <w:lang w:val="uk-UA"/>
        </w:rPr>
        <w:t xml:space="preserve"> </w:t>
      </w:r>
    </w:p>
    <w:p w:rsidR="00992CA8" w:rsidRDefault="00992CA8" w:rsidP="000A43C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Перелік заходів, фінансування яких передбачається за рахунок коштів місцевих рад до  </w:t>
      </w:r>
    </w:p>
    <w:p w:rsidR="00992CA8" w:rsidRDefault="00992CA8" w:rsidP="000A43C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районного бюджету</w:t>
      </w:r>
    </w:p>
    <w:p w:rsidR="00992CA8" w:rsidRDefault="00992CA8" w:rsidP="000A43CA">
      <w:pPr>
        <w:jc w:val="center"/>
        <w:rPr>
          <w:b/>
          <w:sz w:val="28"/>
          <w:szCs w:val="28"/>
          <w:lang w:val="uk-UA"/>
        </w:rPr>
      </w:pPr>
    </w:p>
    <w:tbl>
      <w:tblPr>
        <w:tblW w:w="15763" w:type="dxa"/>
        <w:tblInd w:w="108" w:type="dxa"/>
        <w:tblLayout w:type="fixed"/>
        <w:tblLook w:val="0000"/>
      </w:tblPr>
      <w:tblGrid>
        <w:gridCol w:w="538"/>
        <w:gridCol w:w="3003"/>
        <w:gridCol w:w="2725"/>
        <w:gridCol w:w="2693"/>
        <w:gridCol w:w="2410"/>
        <w:gridCol w:w="2126"/>
        <w:gridCol w:w="2268"/>
      </w:tblGrid>
      <w:tr w:rsidR="00992CA8" w:rsidTr="00216C56">
        <w:trPr>
          <w:cantSplit/>
          <w:trHeight w:val="1252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92CA8" w:rsidRPr="005820E4" w:rsidRDefault="00992CA8" w:rsidP="008F05E8">
            <w:pPr>
              <w:rPr>
                <w:b/>
                <w:lang w:val="uk-UA"/>
              </w:rPr>
            </w:pPr>
            <w:r w:rsidRPr="005820E4">
              <w:rPr>
                <w:b/>
                <w:sz w:val="22"/>
                <w:szCs w:val="22"/>
                <w:lang w:val="uk-UA"/>
              </w:rPr>
              <w:t>№</w:t>
            </w:r>
          </w:p>
          <w:p w:rsidR="00992CA8" w:rsidRPr="005820E4" w:rsidRDefault="00992CA8" w:rsidP="008F05E8">
            <w:pPr>
              <w:rPr>
                <w:b/>
                <w:lang w:val="uk-UA"/>
              </w:rPr>
            </w:pPr>
            <w:r w:rsidRPr="005820E4">
              <w:rPr>
                <w:b/>
                <w:sz w:val="22"/>
                <w:szCs w:val="22"/>
                <w:lang w:val="uk-UA"/>
              </w:rPr>
              <w:t>з/п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92CA8" w:rsidRPr="005820E4" w:rsidRDefault="00992CA8" w:rsidP="008F05E8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Найменування заходу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92CA8" w:rsidRDefault="00992CA8" w:rsidP="008F05E8">
            <w:pPr>
              <w:jc w:val="center"/>
              <w:rPr>
                <w:lang w:val="uk-UA"/>
              </w:rPr>
            </w:pPr>
          </w:p>
          <w:p w:rsidR="00992CA8" w:rsidRPr="005820E4" w:rsidRDefault="00992CA8" w:rsidP="008F05E8">
            <w:pPr>
              <w:jc w:val="center"/>
              <w:rPr>
                <w:b/>
                <w:lang w:val="uk-UA"/>
              </w:rPr>
            </w:pPr>
            <w:r w:rsidRPr="005820E4">
              <w:rPr>
                <w:b/>
                <w:sz w:val="22"/>
                <w:szCs w:val="22"/>
                <w:lang w:val="uk-UA"/>
              </w:rPr>
              <w:t>Виконавці</w:t>
            </w:r>
          </w:p>
          <w:p w:rsidR="00992CA8" w:rsidRPr="00EF740E" w:rsidRDefault="00992CA8" w:rsidP="008F05E8">
            <w:pPr>
              <w:jc w:val="center"/>
              <w:rPr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92CA8" w:rsidRDefault="00992CA8" w:rsidP="008F05E8">
            <w:pPr>
              <w:jc w:val="center"/>
              <w:rPr>
                <w:b/>
                <w:lang w:val="uk-UA"/>
              </w:rPr>
            </w:pPr>
          </w:p>
          <w:p w:rsidR="00992CA8" w:rsidRPr="00EF740E" w:rsidRDefault="00992CA8" w:rsidP="002D0D30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Назва органу місцевого самоврядування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92CA8" w:rsidRDefault="00992CA8" w:rsidP="008F05E8">
            <w:pPr>
              <w:jc w:val="center"/>
              <w:rPr>
                <w:b/>
                <w:lang w:val="uk-UA"/>
              </w:rPr>
            </w:pPr>
          </w:p>
          <w:p w:rsidR="00992CA8" w:rsidRPr="00EF740E" w:rsidRDefault="00992CA8" w:rsidP="008F05E8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2021</w:t>
            </w:r>
            <w:r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992CA8" w:rsidRPr="00EF740E" w:rsidRDefault="00992CA8" w:rsidP="00F93AF9">
            <w:pPr>
              <w:rPr>
                <w:b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 xml:space="preserve">      </w:t>
            </w:r>
            <w:r>
              <w:rPr>
                <w:b/>
                <w:sz w:val="22"/>
                <w:szCs w:val="22"/>
                <w:lang w:val="uk-UA"/>
              </w:rPr>
              <w:t xml:space="preserve">     (</w:t>
            </w:r>
            <w:r w:rsidRPr="00EF740E">
              <w:rPr>
                <w:b/>
                <w:sz w:val="22"/>
                <w:szCs w:val="22"/>
                <w:lang w:val="uk-UA"/>
              </w:rPr>
              <w:t>тис. грн.)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92CA8" w:rsidRDefault="00992CA8" w:rsidP="00F70F65">
            <w:pPr>
              <w:jc w:val="center"/>
              <w:rPr>
                <w:b/>
                <w:lang w:val="uk-UA"/>
              </w:rPr>
            </w:pPr>
          </w:p>
          <w:p w:rsidR="00992CA8" w:rsidRPr="00EF740E" w:rsidRDefault="00992CA8" w:rsidP="00F70F65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2022</w:t>
            </w:r>
            <w:r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992CA8" w:rsidRPr="00EF740E" w:rsidRDefault="00992CA8" w:rsidP="00F70F65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 xml:space="preserve"> (</w:t>
            </w:r>
            <w:r w:rsidRPr="00EF740E">
              <w:rPr>
                <w:b/>
                <w:sz w:val="22"/>
                <w:szCs w:val="22"/>
                <w:lang w:val="uk-UA"/>
              </w:rPr>
              <w:t>тис. грн.)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2CA8" w:rsidRDefault="00992CA8" w:rsidP="00F70F65">
            <w:pPr>
              <w:jc w:val="center"/>
              <w:rPr>
                <w:b/>
                <w:lang w:val="uk-UA"/>
              </w:rPr>
            </w:pPr>
          </w:p>
          <w:p w:rsidR="00992CA8" w:rsidRPr="00AB40F6" w:rsidRDefault="00992CA8" w:rsidP="00F70F65">
            <w:pPr>
              <w:jc w:val="center"/>
              <w:rPr>
                <w:b/>
                <w:lang w:val="uk-UA"/>
              </w:rPr>
            </w:pPr>
            <w:r w:rsidRPr="00AB40F6">
              <w:rPr>
                <w:b/>
                <w:sz w:val="22"/>
                <w:szCs w:val="22"/>
                <w:lang w:val="uk-UA"/>
              </w:rPr>
              <w:t>Загальний обсяг</w:t>
            </w:r>
          </w:p>
          <w:p w:rsidR="00992CA8" w:rsidRPr="00AB40F6" w:rsidRDefault="00992CA8" w:rsidP="00F70F65">
            <w:pPr>
              <w:jc w:val="center"/>
              <w:rPr>
                <w:b/>
                <w:lang w:val="uk-UA"/>
              </w:rPr>
            </w:pPr>
            <w:r w:rsidRPr="00AB40F6">
              <w:rPr>
                <w:b/>
                <w:sz w:val="22"/>
                <w:szCs w:val="22"/>
                <w:lang w:val="uk-UA"/>
              </w:rPr>
              <w:t>фінансування</w:t>
            </w:r>
          </w:p>
          <w:p w:rsidR="00992CA8" w:rsidRPr="00AB40F6" w:rsidRDefault="00992CA8" w:rsidP="00F70F65">
            <w:pPr>
              <w:jc w:val="center"/>
            </w:pPr>
            <w:r w:rsidRPr="00AB40F6">
              <w:rPr>
                <w:b/>
                <w:sz w:val="22"/>
                <w:szCs w:val="22"/>
                <w:lang w:val="uk-UA"/>
              </w:rPr>
              <w:t>(тис. грн.)</w:t>
            </w:r>
          </w:p>
        </w:tc>
      </w:tr>
      <w:tr w:rsidR="00992CA8" w:rsidTr="00216C56">
        <w:trPr>
          <w:trHeight w:val="70"/>
        </w:trPr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92CA8" w:rsidRDefault="00992CA8" w:rsidP="00EE5C1A">
            <w:pPr>
              <w:rPr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1.</w:t>
            </w:r>
          </w:p>
          <w:p w:rsidR="00992CA8" w:rsidRDefault="00992CA8" w:rsidP="00EE5C1A">
            <w:pPr>
              <w:rPr>
                <w:lang w:val="uk-UA"/>
              </w:rPr>
            </w:pPr>
          </w:p>
          <w:p w:rsidR="00992CA8" w:rsidRPr="00EF740E" w:rsidRDefault="00992CA8" w:rsidP="00EE5C1A">
            <w:pPr>
              <w:rPr>
                <w:lang w:val="uk-UA"/>
              </w:rPr>
            </w:pPr>
          </w:p>
        </w:tc>
        <w:tc>
          <w:tcPr>
            <w:tcW w:w="3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92CA8" w:rsidRPr="005820E4" w:rsidRDefault="00992CA8" w:rsidP="004E0270">
            <w:pPr>
              <w:rPr>
                <w:lang w:val="uk-UA"/>
              </w:rPr>
            </w:pPr>
            <w:r w:rsidRPr="005820E4">
              <w:rPr>
                <w:lang w:val="uk-UA"/>
              </w:rPr>
              <w:t>Здійснення виплати компенсації фізичним особам, які надають соціальні послуги на непрофесійній основі</w:t>
            </w:r>
          </w:p>
        </w:tc>
        <w:tc>
          <w:tcPr>
            <w:tcW w:w="2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92CA8" w:rsidRDefault="00992CA8" w:rsidP="005820E4">
            <w:pPr>
              <w:jc w:val="both"/>
              <w:rPr>
                <w:lang w:val="uk-UA"/>
              </w:rPr>
            </w:pPr>
            <w:r w:rsidRPr="005820E4">
              <w:rPr>
                <w:lang w:val="uk-UA"/>
              </w:rPr>
              <w:t xml:space="preserve">Управління  соціального захисту населення </w:t>
            </w:r>
            <w:r>
              <w:rPr>
                <w:lang w:val="uk-UA"/>
              </w:rPr>
              <w:t xml:space="preserve"> районної </w:t>
            </w:r>
            <w:r w:rsidRPr="005820E4">
              <w:rPr>
                <w:lang w:val="uk-UA"/>
              </w:rPr>
              <w:t>держа</w:t>
            </w:r>
            <w:r>
              <w:rPr>
                <w:lang w:val="uk-UA"/>
              </w:rPr>
              <w:t>вної а</w:t>
            </w:r>
            <w:r w:rsidRPr="005820E4">
              <w:rPr>
                <w:lang w:val="uk-UA"/>
              </w:rPr>
              <w:t>дміністрації,</w:t>
            </w:r>
          </w:p>
          <w:p w:rsidR="00992CA8" w:rsidRDefault="00992CA8" w:rsidP="005820E4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виконавчі комітети сільських, селищних, міських рад</w:t>
            </w:r>
          </w:p>
          <w:p w:rsidR="00992CA8" w:rsidRDefault="00992CA8" w:rsidP="005820E4">
            <w:pPr>
              <w:jc w:val="both"/>
              <w:rPr>
                <w:lang w:val="uk-UA"/>
              </w:rPr>
            </w:pPr>
          </w:p>
          <w:p w:rsidR="00992CA8" w:rsidRDefault="00992CA8" w:rsidP="005820E4">
            <w:pPr>
              <w:jc w:val="both"/>
              <w:rPr>
                <w:lang w:val="uk-UA"/>
              </w:rPr>
            </w:pPr>
          </w:p>
          <w:p w:rsidR="00992CA8" w:rsidRDefault="00992CA8" w:rsidP="005820E4">
            <w:pPr>
              <w:jc w:val="both"/>
              <w:rPr>
                <w:lang w:val="uk-UA"/>
              </w:rPr>
            </w:pPr>
          </w:p>
          <w:p w:rsidR="00992CA8" w:rsidRPr="00C02F5D" w:rsidRDefault="00992CA8" w:rsidP="00EE5C1A">
            <w:pPr>
              <w:jc w:val="both"/>
              <w:rPr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992CA8" w:rsidRPr="002D0D30" w:rsidRDefault="00992CA8" w:rsidP="00F93AF9">
            <w:pPr>
              <w:jc w:val="both"/>
              <w:rPr>
                <w:lang w:val="uk-UA"/>
              </w:rPr>
            </w:pPr>
            <w:r w:rsidRPr="002D0D30">
              <w:rPr>
                <w:lang w:val="uk-UA"/>
              </w:rPr>
              <w:t>Б</w:t>
            </w:r>
            <w:r>
              <w:rPr>
                <w:lang w:val="uk-UA"/>
              </w:rPr>
              <w:t>ільмацька селищна рада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992CA8" w:rsidRPr="00601AFC" w:rsidRDefault="00992CA8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185,0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992CA8" w:rsidRPr="00601AFC" w:rsidRDefault="00992CA8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200,0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92CA8" w:rsidRPr="00562DAF" w:rsidRDefault="00992CA8" w:rsidP="00CD54CC">
            <w:pPr>
              <w:jc w:val="right"/>
              <w:rPr>
                <w:lang w:val="uk-UA"/>
              </w:rPr>
            </w:pPr>
            <w:r w:rsidRPr="00562DAF">
              <w:rPr>
                <w:lang w:val="uk-UA"/>
              </w:rPr>
              <w:t xml:space="preserve">385,0 </w:t>
            </w:r>
          </w:p>
        </w:tc>
      </w:tr>
      <w:tr w:rsidR="00992CA8" w:rsidTr="00216C56">
        <w:trPr>
          <w:trHeight w:val="405"/>
        </w:trPr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92CA8" w:rsidRPr="00EF740E" w:rsidRDefault="00992CA8" w:rsidP="00EE5C1A">
            <w:pPr>
              <w:rPr>
                <w:lang w:val="uk-UA"/>
              </w:rPr>
            </w:pPr>
          </w:p>
        </w:tc>
        <w:tc>
          <w:tcPr>
            <w:tcW w:w="3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92CA8" w:rsidRPr="005820E4" w:rsidRDefault="00992CA8" w:rsidP="00EE5C1A">
            <w:pPr>
              <w:jc w:val="both"/>
              <w:rPr>
                <w:lang w:val="uk-UA"/>
              </w:rPr>
            </w:pPr>
          </w:p>
        </w:tc>
        <w:tc>
          <w:tcPr>
            <w:tcW w:w="2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92CA8" w:rsidRPr="005820E4" w:rsidRDefault="00992CA8" w:rsidP="00EE5C1A">
            <w:pPr>
              <w:jc w:val="both"/>
              <w:rPr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92CA8" w:rsidRPr="002D0D30" w:rsidRDefault="00992CA8" w:rsidP="00F93AF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Комиш – Зорянська селищна</w:t>
            </w:r>
            <w:r w:rsidRPr="002D0D30">
              <w:rPr>
                <w:lang w:val="uk-UA"/>
              </w:rPr>
              <w:t xml:space="preserve"> рад</w:t>
            </w:r>
            <w:r>
              <w:rPr>
                <w:lang w:val="uk-UA"/>
              </w:rPr>
              <w:t>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92CA8" w:rsidRPr="00601AFC" w:rsidRDefault="00992CA8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 xml:space="preserve">88,0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92CA8" w:rsidRPr="00601AFC" w:rsidRDefault="00992CA8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100,0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92CA8" w:rsidRPr="00562DAF" w:rsidRDefault="00992CA8" w:rsidP="00CD54CC">
            <w:pPr>
              <w:jc w:val="right"/>
              <w:rPr>
                <w:lang w:val="uk-UA"/>
              </w:rPr>
            </w:pPr>
            <w:r w:rsidRPr="00562DAF">
              <w:rPr>
                <w:lang w:val="uk-UA"/>
              </w:rPr>
              <w:t>188,0</w:t>
            </w:r>
          </w:p>
        </w:tc>
      </w:tr>
      <w:tr w:rsidR="00992CA8" w:rsidTr="00216C56">
        <w:trPr>
          <w:trHeight w:val="495"/>
        </w:trPr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92CA8" w:rsidRPr="00EF740E" w:rsidRDefault="00992CA8" w:rsidP="00EE5C1A">
            <w:pPr>
              <w:rPr>
                <w:lang w:val="uk-UA"/>
              </w:rPr>
            </w:pPr>
          </w:p>
        </w:tc>
        <w:tc>
          <w:tcPr>
            <w:tcW w:w="3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92CA8" w:rsidRPr="005820E4" w:rsidRDefault="00992CA8" w:rsidP="00EE5C1A">
            <w:pPr>
              <w:jc w:val="both"/>
              <w:rPr>
                <w:lang w:val="uk-UA"/>
              </w:rPr>
            </w:pPr>
          </w:p>
        </w:tc>
        <w:tc>
          <w:tcPr>
            <w:tcW w:w="2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92CA8" w:rsidRPr="005820E4" w:rsidRDefault="00992CA8" w:rsidP="00EE5C1A">
            <w:pPr>
              <w:jc w:val="both"/>
              <w:rPr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92CA8" w:rsidRPr="002D0D30" w:rsidRDefault="00992CA8" w:rsidP="00F93AF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Смирновська сільська рада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92CA8" w:rsidRPr="00601AFC" w:rsidRDefault="00992CA8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135,0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92CA8" w:rsidRPr="00601AFC" w:rsidRDefault="00992CA8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150,0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92CA8" w:rsidRPr="00562DAF" w:rsidRDefault="00992CA8" w:rsidP="00CD54CC">
            <w:pPr>
              <w:jc w:val="right"/>
              <w:rPr>
                <w:lang w:val="uk-UA"/>
              </w:rPr>
            </w:pPr>
            <w:r w:rsidRPr="00562DAF">
              <w:rPr>
                <w:lang w:val="uk-UA"/>
              </w:rPr>
              <w:t>285,0</w:t>
            </w:r>
          </w:p>
        </w:tc>
      </w:tr>
      <w:tr w:rsidR="00992CA8" w:rsidTr="00216C56">
        <w:trPr>
          <w:trHeight w:val="495"/>
        </w:trPr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92CA8" w:rsidRPr="00EF740E" w:rsidRDefault="00992CA8" w:rsidP="00EE5C1A">
            <w:pPr>
              <w:rPr>
                <w:lang w:val="uk-UA"/>
              </w:rPr>
            </w:pPr>
          </w:p>
        </w:tc>
        <w:tc>
          <w:tcPr>
            <w:tcW w:w="3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92CA8" w:rsidRPr="005820E4" w:rsidRDefault="00992CA8" w:rsidP="00EE5C1A">
            <w:pPr>
              <w:jc w:val="both"/>
              <w:rPr>
                <w:lang w:val="uk-UA"/>
              </w:rPr>
            </w:pPr>
          </w:p>
        </w:tc>
        <w:tc>
          <w:tcPr>
            <w:tcW w:w="2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92CA8" w:rsidRPr="005820E4" w:rsidRDefault="00992CA8" w:rsidP="00EE5C1A">
            <w:pPr>
              <w:jc w:val="both"/>
              <w:rPr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92CA8" w:rsidRPr="002D0D30" w:rsidRDefault="00992CA8" w:rsidP="00F93AF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Воздвижівська сільська</w:t>
            </w:r>
            <w:r w:rsidRPr="002D0D30">
              <w:rPr>
                <w:lang w:val="uk-UA"/>
              </w:rPr>
              <w:t xml:space="preserve"> рад</w:t>
            </w:r>
            <w:r>
              <w:rPr>
                <w:lang w:val="uk-UA"/>
              </w:rPr>
              <w:t>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92CA8" w:rsidRPr="00601AFC" w:rsidRDefault="00992CA8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15,0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92CA8" w:rsidRPr="00601AFC" w:rsidRDefault="00992CA8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20,0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92CA8" w:rsidRPr="00562DAF" w:rsidRDefault="00992CA8" w:rsidP="00CD54CC">
            <w:pPr>
              <w:jc w:val="right"/>
              <w:rPr>
                <w:lang w:val="uk-UA"/>
              </w:rPr>
            </w:pPr>
            <w:r w:rsidRPr="00562DAF">
              <w:rPr>
                <w:lang w:val="uk-UA"/>
              </w:rPr>
              <w:t>35,0</w:t>
            </w:r>
          </w:p>
        </w:tc>
      </w:tr>
      <w:tr w:rsidR="00992CA8" w:rsidTr="00216C56">
        <w:trPr>
          <w:trHeight w:val="585"/>
        </w:trPr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92CA8" w:rsidRPr="00EF740E" w:rsidRDefault="00992CA8" w:rsidP="00EE5C1A">
            <w:pPr>
              <w:rPr>
                <w:lang w:val="uk-UA"/>
              </w:rPr>
            </w:pPr>
          </w:p>
        </w:tc>
        <w:tc>
          <w:tcPr>
            <w:tcW w:w="3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92CA8" w:rsidRPr="005820E4" w:rsidRDefault="00992CA8" w:rsidP="00EE5C1A">
            <w:pPr>
              <w:jc w:val="both"/>
              <w:rPr>
                <w:lang w:val="uk-UA"/>
              </w:rPr>
            </w:pPr>
          </w:p>
        </w:tc>
        <w:tc>
          <w:tcPr>
            <w:tcW w:w="2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92CA8" w:rsidRPr="005820E4" w:rsidRDefault="00992CA8" w:rsidP="00EE5C1A">
            <w:pPr>
              <w:jc w:val="both"/>
              <w:rPr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92CA8" w:rsidRPr="002D0D30" w:rsidRDefault="00992CA8" w:rsidP="002D0D3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Гуляйпільська міська</w:t>
            </w:r>
            <w:r w:rsidRPr="002D0D30">
              <w:rPr>
                <w:lang w:val="uk-UA"/>
              </w:rPr>
              <w:t xml:space="preserve"> ради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92CA8" w:rsidRPr="00601AFC" w:rsidRDefault="00992CA8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900,0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92CA8" w:rsidRPr="00601AFC" w:rsidRDefault="00992CA8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1000,0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92CA8" w:rsidRPr="00562DAF" w:rsidRDefault="00992CA8" w:rsidP="00CD54CC">
            <w:pPr>
              <w:jc w:val="right"/>
              <w:rPr>
                <w:lang w:val="uk-UA"/>
              </w:rPr>
            </w:pPr>
            <w:r w:rsidRPr="00562DAF">
              <w:rPr>
                <w:lang w:val="uk-UA"/>
              </w:rPr>
              <w:t>1900,0</w:t>
            </w:r>
          </w:p>
        </w:tc>
      </w:tr>
      <w:tr w:rsidR="00992CA8" w:rsidTr="00216C56">
        <w:trPr>
          <w:trHeight w:val="630"/>
        </w:trPr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92CA8" w:rsidRPr="00EF740E" w:rsidRDefault="00992CA8" w:rsidP="00EE5C1A">
            <w:pPr>
              <w:rPr>
                <w:lang w:val="uk-UA"/>
              </w:rPr>
            </w:pPr>
          </w:p>
        </w:tc>
        <w:tc>
          <w:tcPr>
            <w:tcW w:w="3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92CA8" w:rsidRPr="005820E4" w:rsidRDefault="00992CA8" w:rsidP="00EE5C1A">
            <w:pPr>
              <w:jc w:val="both"/>
              <w:rPr>
                <w:lang w:val="uk-UA"/>
              </w:rPr>
            </w:pPr>
          </w:p>
        </w:tc>
        <w:tc>
          <w:tcPr>
            <w:tcW w:w="2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92CA8" w:rsidRPr="005820E4" w:rsidRDefault="00992CA8" w:rsidP="00EE5C1A">
            <w:pPr>
              <w:jc w:val="both"/>
              <w:rPr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92CA8" w:rsidRPr="002D0D30" w:rsidRDefault="00992CA8" w:rsidP="002D0D3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Малинівська сільська</w:t>
            </w:r>
            <w:r w:rsidRPr="002D0D30">
              <w:rPr>
                <w:lang w:val="uk-UA"/>
              </w:rPr>
              <w:t xml:space="preserve"> рад</w:t>
            </w:r>
            <w:r>
              <w:rPr>
                <w:lang w:val="uk-UA"/>
              </w:rPr>
              <w:t>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92CA8" w:rsidRPr="00601AFC" w:rsidRDefault="00992CA8" w:rsidP="0081638E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100</w:t>
            </w:r>
            <w:r w:rsidRPr="00601AFC">
              <w:rPr>
                <w:lang w:val="uk-UA"/>
              </w:rPr>
              <w:t>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92CA8" w:rsidRPr="00601AFC" w:rsidRDefault="00992CA8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90,0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92CA8" w:rsidRPr="00562DAF" w:rsidRDefault="00992CA8" w:rsidP="0081638E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190</w:t>
            </w:r>
            <w:r w:rsidRPr="00562DAF">
              <w:rPr>
                <w:lang w:val="uk-UA"/>
              </w:rPr>
              <w:t>,0</w:t>
            </w:r>
          </w:p>
        </w:tc>
      </w:tr>
      <w:tr w:rsidR="00992CA8" w:rsidTr="00216C56">
        <w:trPr>
          <w:trHeight w:val="600"/>
        </w:trPr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92CA8" w:rsidRPr="00EF740E" w:rsidRDefault="00992CA8" w:rsidP="00EE5C1A">
            <w:pPr>
              <w:rPr>
                <w:lang w:val="uk-UA"/>
              </w:rPr>
            </w:pPr>
          </w:p>
        </w:tc>
        <w:tc>
          <w:tcPr>
            <w:tcW w:w="3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92CA8" w:rsidRPr="005820E4" w:rsidRDefault="00992CA8" w:rsidP="00EE5C1A">
            <w:pPr>
              <w:jc w:val="both"/>
              <w:rPr>
                <w:lang w:val="uk-UA"/>
              </w:rPr>
            </w:pPr>
          </w:p>
        </w:tc>
        <w:tc>
          <w:tcPr>
            <w:tcW w:w="2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92CA8" w:rsidRPr="005820E4" w:rsidRDefault="00992CA8" w:rsidP="00EE5C1A">
            <w:pPr>
              <w:jc w:val="both"/>
              <w:rPr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92CA8" w:rsidRPr="002D0D30" w:rsidRDefault="00992CA8" w:rsidP="002D0D3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Малотокмачанська сільська</w:t>
            </w:r>
            <w:r w:rsidRPr="002D0D30">
              <w:rPr>
                <w:lang w:val="uk-UA"/>
              </w:rPr>
              <w:t xml:space="preserve"> рад</w:t>
            </w:r>
            <w:r>
              <w:rPr>
                <w:lang w:val="uk-UA"/>
              </w:rPr>
              <w:t>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92CA8" w:rsidRPr="00601AFC" w:rsidRDefault="00992CA8" w:rsidP="00CD54C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120</w:t>
            </w:r>
            <w:r w:rsidRPr="00601AFC">
              <w:rPr>
                <w:lang w:val="uk-UA"/>
              </w:rPr>
              <w:t>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92CA8" w:rsidRPr="00601AFC" w:rsidRDefault="00992CA8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90,0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92CA8" w:rsidRPr="00562DAF" w:rsidRDefault="00992CA8" w:rsidP="0081638E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210,0</w:t>
            </w:r>
          </w:p>
        </w:tc>
      </w:tr>
      <w:tr w:rsidR="00992CA8" w:rsidTr="00216C56">
        <w:trPr>
          <w:trHeight w:val="615"/>
        </w:trPr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92CA8" w:rsidRPr="00EF740E" w:rsidRDefault="00992CA8" w:rsidP="00EE5C1A">
            <w:pPr>
              <w:rPr>
                <w:lang w:val="uk-UA"/>
              </w:rPr>
            </w:pPr>
          </w:p>
        </w:tc>
        <w:tc>
          <w:tcPr>
            <w:tcW w:w="3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92CA8" w:rsidRPr="005820E4" w:rsidRDefault="00992CA8" w:rsidP="00EE5C1A">
            <w:pPr>
              <w:jc w:val="both"/>
              <w:rPr>
                <w:lang w:val="uk-UA"/>
              </w:rPr>
            </w:pPr>
          </w:p>
        </w:tc>
        <w:tc>
          <w:tcPr>
            <w:tcW w:w="2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92CA8" w:rsidRPr="005820E4" w:rsidRDefault="00992CA8" w:rsidP="00EE5C1A">
            <w:pPr>
              <w:jc w:val="both"/>
              <w:rPr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92CA8" w:rsidRPr="002D0D30" w:rsidRDefault="00992CA8" w:rsidP="00F93AF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Оріхівська міська рада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92CA8" w:rsidRPr="00601AFC" w:rsidRDefault="00992CA8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600,0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92CA8" w:rsidRPr="00601AFC" w:rsidRDefault="00992CA8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700,0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92CA8" w:rsidRPr="00562DAF" w:rsidRDefault="00992CA8" w:rsidP="00CD54C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1300,0</w:t>
            </w:r>
          </w:p>
        </w:tc>
      </w:tr>
      <w:tr w:rsidR="00992CA8" w:rsidTr="00216C56">
        <w:trPr>
          <w:trHeight w:val="615"/>
        </w:trPr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92CA8" w:rsidRPr="00EF740E" w:rsidRDefault="00992CA8" w:rsidP="00EE5C1A">
            <w:pPr>
              <w:rPr>
                <w:lang w:val="uk-UA"/>
              </w:rPr>
            </w:pPr>
          </w:p>
        </w:tc>
        <w:tc>
          <w:tcPr>
            <w:tcW w:w="3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92CA8" w:rsidRPr="005820E4" w:rsidRDefault="00992CA8" w:rsidP="00EE5C1A">
            <w:pPr>
              <w:jc w:val="both"/>
              <w:rPr>
                <w:lang w:val="uk-UA"/>
              </w:rPr>
            </w:pPr>
          </w:p>
        </w:tc>
        <w:tc>
          <w:tcPr>
            <w:tcW w:w="2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92CA8" w:rsidRPr="005820E4" w:rsidRDefault="00992CA8" w:rsidP="00EE5C1A">
            <w:pPr>
              <w:jc w:val="both"/>
              <w:rPr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92CA8" w:rsidRPr="002D0D30" w:rsidRDefault="00992CA8" w:rsidP="002D0D3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Преображенська сільська</w:t>
            </w:r>
            <w:r w:rsidRPr="002D0D30">
              <w:rPr>
                <w:lang w:val="uk-UA"/>
              </w:rPr>
              <w:t xml:space="preserve"> рад</w:t>
            </w:r>
            <w:r>
              <w:rPr>
                <w:lang w:val="uk-UA"/>
              </w:rPr>
              <w:t>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92CA8" w:rsidRPr="00601AFC" w:rsidRDefault="00992CA8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125,0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92CA8" w:rsidRPr="00601AFC" w:rsidRDefault="00992CA8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150,0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92CA8" w:rsidRPr="00562DAF" w:rsidRDefault="00992CA8" w:rsidP="00CD54C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275,0</w:t>
            </w:r>
          </w:p>
        </w:tc>
      </w:tr>
      <w:tr w:rsidR="00992CA8" w:rsidTr="00216C56">
        <w:trPr>
          <w:trHeight w:val="510"/>
        </w:trPr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92CA8" w:rsidRPr="00EF740E" w:rsidRDefault="00992CA8" w:rsidP="00EE5C1A">
            <w:pPr>
              <w:rPr>
                <w:lang w:val="uk-UA"/>
              </w:rPr>
            </w:pPr>
          </w:p>
        </w:tc>
        <w:tc>
          <w:tcPr>
            <w:tcW w:w="3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92CA8" w:rsidRPr="005820E4" w:rsidRDefault="00992CA8" w:rsidP="00EE5C1A">
            <w:pPr>
              <w:jc w:val="both"/>
              <w:rPr>
                <w:lang w:val="uk-UA"/>
              </w:rPr>
            </w:pPr>
          </w:p>
        </w:tc>
        <w:tc>
          <w:tcPr>
            <w:tcW w:w="2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92CA8" w:rsidRPr="005820E4" w:rsidRDefault="00992CA8" w:rsidP="00EE5C1A">
            <w:pPr>
              <w:jc w:val="both"/>
              <w:rPr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92CA8" w:rsidRPr="002D0D30" w:rsidRDefault="00992CA8" w:rsidP="002D0D3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Воскресенська сільська</w:t>
            </w:r>
            <w:r w:rsidRPr="002D0D30">
              <w:rPr>
                <w:lang w:val="uk-UA"/>
              </w:rPr>
              <w:t xml:space="preserve"> рад</w:t>
            </w:r>
            <w:r>
              <w:rPr>
                <w:lang w:val="uk-UA"/>
              </w:rPr>
              <w:t>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92CA8" w:rsidRPr="00601AFC" w:rsidRDefault="00992CA8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290,0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92CA8" w:rsidRPr="00601AFC" w:rsidRDefault="00992CA8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320,0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92CA8" w:rsidRPr="00562DAF" w:rsidRDefault="00992CA8" w:rsidP="00CD54CC">
            <w:pPr>
              <w:jc w:val="right"/>
              <w:rPr>
                <w:lang w:val="uk-UA"/>
              </w:rPr>
            </w:pPr>
            <w:r w:rsidRPr="00562DAF">
              <w:rPr>
                <w:lang w:val="uk-UA"/>
              </w:rPr>
              <w:t>610,0</w:t>
            </w:r>
          </w:p>
        </w:tc>
      </w:tr>
      <w:tr w:rsidR="00992CA8" w:rsidTr="00216C56">
        <w:trPr>
          <w:trHeight w:val="540"/>
        </w:trPr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92CA8" w:rsidRPr="00EF740E" w:rsidRDefault="00992CA8" w:rsidP="00EE5C1A">
            <w:pPr>
              <w:rPr>
                <w:lang w:val="uk-UA"/>
              </w:rPr>
            </w:pPr>
          </w:p>
        </w:tc>
        <w:tc>
          <w:tcPr>
            <w:tcW w:w="3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92CA8" w:rsidRPr="005820E4" w:rsidRDefault="00992CA8" w:rsidP="00EE5C1A">
            <w:pPr>
              <w:jc w:val="both"/>
              <w:rPr>
                <w:lang w:val="uk-UA"/>
              </w:rPr>
            </w:pPr>
          </w:p>
        </w:tc>
        <w:tc>
          <w:tcPr>
            <w:tcW w:w="2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92CA8" w:rsidRPr="005820E4" w:rsidRDefault="00992CA8" w:rsidP="00EE5C1A">
            <w:pPr>
              <w:jc w:val="both"/>
              <w:rPr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92CA8" w:rsidRPr="002D0D30" w:rsidRDefault="00992CA8" w:rsidP="002D0D3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Пологівська міська</w:t>
            </w:r>
            <w:r w:rsidRPr="002D0D30">
              <w:rPr>
                <w:lang w:val="uk-UA"/>
              </w:rPr>
              <w:t xml:space="preserve"> рад</w:t>
            </w:r>
            <w:r>
              <w:rPr>
                <w:lang w:val="uk-UA"/>
              </w:rPr>
              <w:t>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92CA8" w:rsidRPr="00601AFC" w:rsidRDefault="00992CA8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1000,0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92CA8" w:rsidRPr="00601AFC" w:rsidRDefault="00992CA8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1100,0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92CA8" w:rsidRPr="00562DAF" w:rsidRDefault="00992CA8" w:rsidP="00CD54C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2100,0</w:t>
            </w:r>
          </w:p>
        </w:tc>
      </w:tr>
      <w:tr w:rsidR="00992CA8" w:rsidTr="00C2257A">
        <w:trPr>
          <w:trHeight w:val="525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992CA8" w:rsidRPr="00EF740E" w:rsidRDefault="00992CA8" w:rsidP="00CD54CC">
            <w:pPr>
              <w:rPr>
                <w:lang w:val="uk-UA"/>
              </w:rPr>
            </w:pPr>
          </w:p>
        </w:tc>
        <w:tc>
          <w:tcPr>
            <w:tcW w:w="3003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992CA8" w:rsidRPr="005820E4" w:rsidRDefault="00992CA8" w:rsidP="00CD54CC">
            <w:pPr>
              <w:jc w:val="both"/>
              <w:rPr>
                <w:lang w:val="uk-UA"/>
              </w:rPr>
            </w:pPr>
          </w:p>
        </w:tc>
        <w:tc>
          <w:tcPr>
            <w:tcW w:w="2725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992CA8" w:rsidRDefault="00992CA8" w:rsidP="00CD54CC">
            <w:pPr>
              <w:jc w:val="both"/>
              <w:rPr>
                <w:lang w:val="uk-UA"/>
              </w:rPr>
            </w:pPr>
          </w:p>
          <w:p w:rsidR="00992CA8" w:rsidRDefault="00992CA8" w:rsidP="00CD54CC">
            <w:pPr>
              <w:jc w:val="both"/>
              <w:rPr>
                <w:lang w:val="uk-UA"/>
              </w:rPr>
            </w:pPr>
          </w:p>
          <w:p w:rsidR="00992CA8" w:rsidRDefault="00992CA8" w:rsidP="00CD54CC">
            <w:pPr>
              <w:jc w:val="both"/>
              <w:rPr>
                <w:lang w:val="uk-UA"/>
              </w:rPr>
            </w:pPr>
          </w:p>
          <w:p w:rsidR="00992CA8" w:rsidRDefault="00992CA8" w:rsidP="00CD54CC">
            <w:pPr>
              <w:jc w:val="both"/>
              <w:rPr>
                <w:lang w:val="uk-UA"/>
              </w:rPr>
            </w:pPr>
          </w:p>
          <w:p w:rsidR="00992CA8" w:rsidRDefault="00992CA8" w:rsidP="00CD54CC">
            <w:pPr>
              <w:jc w:val="both"/>
              <w:rPr>
                <w:lang w:val="uk-UA"/>
              </w:rPr>
            </w:pPr>
          </w:p>
          <w:p w:rsidR="00992CA8" w:rsidRDefault="00992CA8" w:rsidP="00CD54CC">
            <w:pPr>
              <w:jc w:val="both"/>
              <w:rPr>
                <w:lang w:val="uk-UA"/>
              </w:rPr>
            </w:pPr>
          </w:p>
          <w:p w:rsidR="00992CA8" w:rsidRDefault="00992CA8" w:rsidP="00CD54CC">
            <w:pPr>
              <w:jc w:val="both"/>
              <w:rPr>
                <w:lang w:val="uk-UA"/>
              </w:rPr>
            </w:pPr>
          </w:p>
          <w:p w:rsidR="00992CA8" w:rsidRPr="005820E4" w:rsidRDefault="00992CA8" w:rsidP="00CD54CC">
            <w:pPr>
              <w:jc w:val="both"/>
              <w:rPr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92CA8" w:rsidRPr="00C02F5D" w:rsidRDefault="00992CA8" w:rsidP="00CD54C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Федорівська сільська</w:t>
            </w:r>
            <w:r w:rsidRPr="002D0D30">
              <w:rPr>
                <w:lang w:val="uk-UA"/>
              </w:rPr>
              <w:t xml:space="preserve"> рад</w:t>
            </w:r>
            <w:r>
              <w:rPr>
                <w:lang w:val="uk-UA"/>
              </w:rPr>
              <w:t>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92CA8" w:rsidRPr="00601AFC" w:rsidRDefault="00992CA8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250,0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92CA8" w:rsidRPr="00601AFC" w:rsidRDefault="00992CA8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270,0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92CA8" w:rsidRPr="00562DAF" w:rsidRDefault="00992CA8" w:rsidP="00CD54C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520,0</w:t>
            </w:r>
          </w:p>
        </w:tc>
      </w:tr>
      <w:tr w:rsidR="00992CA8" w:rsidTr="00F93AF9">
        <w:trPr>
          <w:trHeight w:val="480"/>
        </w:trPr>
        <w:tc>
          <w:tcPr>
            <w:tcW w:w="538" w:type="dxa"/>
            <w:vMerge/>
            <w:tcBorders>
              <w:left w:val="single" w:sz="4" w:space="0" w:color="000000"/>
            </w:tcBorders>
          </w:tcPr>
          <w:p w:rsidR="00992CA8" w:rsidRPr="00EF740E" w:rsidRDefault="00992CA8" w:rsidP="00CD54CC">
            <w:pPr>
              <w:rPr>
                <w:lang w:val="uk-UA"/>
              </w:rPr>
            </w:pPr>
          </w:p>
        </w:tc>
        <w:tc>
          <w:tcPr>
            <w:tcW w:w="3003" w:type="dxa"/>
            <w:vMerge/>
            <w:tcBorders>
              <w:left w:val="single" w:sz="4" w:space="0" w:color="000000"/>
            </w:tcBorders>
          </w:tcPr>
          <w:p w:rsidR="00992CA8" w:rsidRPr="005820E4" w:rsidRDefault="00992CA8" w:rsidP="00CD54CC">
            <w:pPr>
              <w:jc w:val="both"/>
              <w:rPr>
                <w:lang w:val="uk-UA"/>
              </w:rPr>
            </w:pPr>
          </w:p>
        </w:tc>
        <w:tc>
          <w:tcPr>
            <w:tcW w:w="2725" w:type="dxa"/>
            <w:vMerge/>
            <w:tcBorders>
              <w:left w:val="single" w:sz="4" w:space="0" w:color="000000"/>
            </w:tcBorders>
          </w:tcPr>
          <w:p w:rsidR="00992CA8" w:rsidRPr="005820E4" w:rsidRDefault="00992CA8" w:rsidP="00CD54CC">
            <w:pPr>
              <w:jc w:val="both"/>
              <w:rPr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92CA8" w:rsidRPr="002D0D30" w:rsidRDefault="00992CA8" w:rsidP="00CD54C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Розівська селищна</w:t>
            </w:r>
            <w:r w:rsidRPr="002D0D30">
              <w:rPr>
                <w:lang w:val="uk-UA"/>
              </w:rPr>
              <w:t xml:space="preserve"> рад</w:t>
            </w:r>
            <w:r>
              <w:rPr>
                <w:lang w:val="uk-UA"/>
              </w:rPr>
              <w:t>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92CA8" w:rsidRPr="00601AFC" w:rsidRDefault="00992CA8" w:rsidP="0081638E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1</w:t>
            </w:r>
            <w:r>
              <w:rPr>
                <w:lang w:val="uk-UA"/>
              </w:rPr>
              <w:t>5</w:t>
            </w:r>
            <w:r w:rsidRPr="00601AFC">
              <w:rPr>
                <w:lang w:val="uk-UA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92CA8" w:rsidRPr="00601AFC" w:rsidRDefault="00992CA8" w:rsidP="00171498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130,0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92CA8" w:rsidRPr="00562DAF" w:rsidRDefault="00992CA8" w:rsidP="00CD54C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280,0</w:t>
            </w:r>
          </w:p>
        </w:tc>
      </w:tr>
      <w:tr w:rsidR="00992CA8" w:rsidTr="00DF3427">
        <w:trPr>
          <w:trHeight w:val="772"/>
        </w:trPr>
        <w:tc>
          <w:tcPr>
            <w:tcW w:w="53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992CA8" w:rsidRPr="00EF740E" w:rsidRDefault="00992CA8" w:rsidP="00CD54CC">
            <w:pPr>
              <w:rPr>
                <w:lang w:val="uk-UA"/>
              </w:rPr>
            </w:pPr>
          </w:p>
        </w:tc>
        <w:tc>
          <w:tcPr>
            <w:tcW w:w="3003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992CA8" w:rsidRPr="005820E4" w:rsidRDefault="00992CA8" w:rsidP="00CD54CC">
            <w:pPr>
              <w:jc w:val="both"/>
              <w:rPr>
                <w:lang w:val="uk-UA"/>
              </w:rPr>
            </w:pPr>
          </w:p>
        </w:tc>
        <w:tc>
          <w:tcPr>
            <w:tcW w:w="2725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992CA8" w:rsidRPr="005820E4" w:rsidRDefault="00992CA8" w:rsidP="00CD54CC">
            <w:pPr>
              <w:jc w:val="both"/>
              <w:rPr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92CA8" w:rsidRPr="002D0D30" w:rsidRDefault="00992CA8" w:rsidP="00CD54C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Молочанська міська</w:t>
            </w:r>
            <w:r w:rsidRPr="002D0D30">
              <w:rPr>
                <w:lang w:val="uk-UA"/>
              </w:rPr>
              <w:t xml:space="preserve"> рад</w:t>
            </w:r>
            <w:r>
              <w:rPr>
                <w:lang w:val="uk-UA"/>
              </w:rPr>
              <w:t>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92CA8" w:rsidRPr="00601AFC" w:rsidRDefault="00992CA8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355,0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92CA8" w:rsidRPr="00601AFC" w:rsidRDefault="00992CA8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370,0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92CA8" w:rsidRPr="00562DAF" w:rsidRDefault="00992CA8" w:rsidP="00CD54C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725,0</w:t>
            </w:r>
          </w:p>
        </w:tc>
      </w:tr>
      <w:tr w:rsidR="00992CA8" w:rsidTr="00776DD0">
        <w:trPr>
          <w:trHeight w:val="922"/>
        </w:trPr>
        <w:tc>
          <w:tcPr>
            <w:tcW w:w="5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2CA8" w:rsidRPr="00EF740E" w:rsidRDefault="00992CA8" w:rsidP="00CD54CC">
            <w:pPr>
              <w:rPr>
                <w:lang w:val="uk-UA"/>
              </w:rPr>
            </w:pPr>
          </w:p>
        </w:tc>
        <w:tc>
          <w:tcPr>
            <w:tcW w:w="572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92CA8" w:rsidRDefault="00992CA8" w:rsidP="00CD54CC">
            <w:pPr>
              <w:jc w:val="both"/>
              <w:rPr>
                <w:lang w:val="uk-UA"/>
              </w:rPr>
            </w:pPr>
          </w:p>
          <w:p w:rsidR="00992CA8" w:rsidRPr="00171498" w:rsidRDefault="00992CA8" w:rsidP="00171498">
            <w:pPr>
              <w:jc w:val="both"/>
              <w:rPr>
                <w:b/>
                <w:lang w:val="uk-UA"/>
              </w:rPr>
            </w:pPr>
            <w:r w:rsidRPr="00171498">
              <w:rPr>
                <w:b/>
                <w:lang w:val="uk-UA"/>
              </w:rPr>
              <w:t xml:space="preserve">                                              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92CA8" w:rsidRDefault="00992CA8" w:rsidP="00CD54CC">
            <w:pPr>
              <w:jc w:val="both"/>
              <w:rPr>
                <w:lang w:val="uk-UA"/>
              </w:rPr>
            </w:pPr>
            <w:r w:rsidRPr="00171498">
              <w:rPr>
                <w:b/>
                <w:lang w:val="uk-UA"/>
              </w:rPr>
              <w:t>ВСЬОГО</w:t>
            </w:r>
            <w:r>
              <w:rPr>
                <w:b/>
                <w:lang w:val="uk-UA"/>
              </w:rPr>
              <w:t>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92CA8" w:rsidRPr="00601AFC" w:rsidRDefault="00992CA8" w:rsidP="0081638E">
            <w:pPr>
              <w:jc w:val="right"/>
              <w:rPr>
                <w:b/>
                <w:lang w:val="uk-UA"/>
              </w:rPr>
            </w:pPr>
            <w:r w:rsidRPr="00601AFC">
              <w:rPr>
                <w:b/>
                <w:lang w:val="uk-UA"/>
              </w:rPr>
              <w:t>4</w:t>
            </w:r>
            <w:r>
              <w:rPr>
                <w:b/>
                <w:lang w:val="uk-UA"/>
              </w:rPr>
              <w:t>313</w:t>
            </w:r>
            <w:r w:rsidRPr="00601AFC">
              <w:rPr>
                <w:b/>
                <w:lang w:val="uk-UA"/>
              </w:rPr>
              <w:t>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92CA8" w:rsidRPr="00601AFC" w:rsidRDefault="00992CA8" w:rsidP="00CD54CC">
            <w:pPr>
              <w:jc w:val="right"/>
              <w:rPr>
                <w:b/>
                <w:lang w:val="uk-UA"/>
              </w:rPr>
            </w:pPr>
            <w:r w:rsidRPr="00601AFC">
              <w:rPr>
                <w:b/>
                <w:lang w:val="uk-UA"/>
              </w:rPr>
              <w:t>4690,0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92CA8" w:rsidRPr="00562DAF" w:rsidRDefault="00992CA8" w:rsidP="00CD54CC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9003</w:t>
            </w:r>
            <w:r w:rsidRPr="00562DAF">
              <w:rPr>
                <w:b/>
                <w:lang w:val="uk-UA"/>
              </w:rPr>
              <w:t>,0</w:t>
            </w:r>
          </w:p>
        </w:tc>
      </w:tr>
    </w:tbl>
    <w:p w:rsidR="00992CA8" w:rsidRDefault="00992CA8" w:rsidP="000A43CA"/>
    <w:p w:rsidR="00992CA8" w:rsidRDefault="00992CA8"/>
    <w:p w:rsidR="00992CA8" w:rsidRDefault="00992CA8"/>
    <w:p w:rsidR="00992CA8" w:rsidRPr="001A16CD" w:rsidRDefault="00992CA8" w:rsidP="00F93AF9">
      <w:pPr>
        <w:jc w:val="both"/>
        <w:rPr>
          <w:sz w:val="28"/>
          <w:szCs w:val="28"/>
          <w:lang w:val="uk-UA"/>
        </w:rPr>
      </w:pPr>
    </w:p>
    <w:p w:rsidR="00992CA8" w:rsidRPr="006B1CCA" w:rsidRDefault="00992CA8" w:rsidP="00F93AF9">
      <w:pPr>
        <w:jc w:val="both"/>
        <w:rPr>
          <w:sz w:val="28"/>
          <w:szCs w:val="28"/>
          <w:lang w:val="uk-UA"/>
        </w:rPr>
      </w:pPr>
      <w:r w:rsidRPr="006B1CCA">
        <w:rPr>
          <w:sz w:val="28"/>
          <w:szCs w:val="28"/>
          <w:lang w:val="uk-UA"/>
        </w:rPr>
        <w:t>Начальник управління</w:t>
      </w:r>
    </w:p>
    <w:p w:rsidR="00992CA8" w:rsidRPr="006B1CCA" w:rsidRDefault="00992CA8" w:rsidP="00C160AB">
      <w:pPr>
        <w:jc w:val="both"/>
        <w:rPr>
          <w:lang w:val="uk-UA"/>
        </w:rPr>
      </w:pPr>
      <w:r w:rsidRPr="006B1CCA">
        <w:rPr>
          <w:sz w:val="28"/>
          <w:szCs w:val="28"/>
          <w:lang w:val="uk-UA"/>
        </w:rPr>
        <w:t>соціального захисту населення</w:t>
      </w: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  <w:t xml:space="preserve">         Оксана СЕМЕНЕНКО</w:t>
      </w:r>
    </w:p>
    <w:sectPr w:rsidR="00992CA8" w:rsidRPr="006B1CCA" w:rsidSect="00216C56">
      <w:pgSz w:w="16838" w:h="11906" w:orient="landscape"/>
      <w:pgMar w:top="1258" w:right="902" w:bottom="142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2CA8" w:rsidRDefault="00992CA8" w:rsidP="003770D8">
      <w:r>
        <w:separator/>
      </w:r>
    </w:p>
  </w:endnote>
  <w:endnote w:type="continuationSeparator" w:id="0">
    <w:p w:rsidR="00992CA8" w:rsidRDefault="00992CA8" w:rsidP="003770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2CA8" w:rsidRDefault="00992CA8" w:rsidP="003770D8">
      <w:r>
        <w:separator/>
      </w:r>
    </w:p>
  </w:footnote>
  <w:footnote w:type="continuationSeparator" w:id="0">
    <w:p w:rsidR="00992CA8" w:rsidRDefault="00992CA8" w:rsidP="003770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023D9"/>
    <w:multiLevelType w:val="hybridMultilevel"/>
    <w:tmpl w:val="F844E17C"/>
    <w:lvl w:ilvl="0" w:tplc="CF3CE21C">
      <w:start w:val="1"/>
      <w:numFmt w:val="decimal"/>
      <w:lvlText w:val="%1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155E7492"/>
    <w:multiLevelType w:val="multilevel"/>
    <w:tmpl w:val="C330A8A0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">
    <w:nsid w:val="1B676204"/>
    <w:multiLevelType w:val="hybridMultilevel"/>
    <w:tmpl w:val="D54ECF1A"/>
    <w:lvl w:ilvl="0" w:tplc="C186C8E6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27120708"/>
    <w:multiLevelType w:val="hybridMultilevel"/>
    <w:tmpl w:val="D43C7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7D00E0D"/>
    <w:multiLevelType w:val="hybridMultilevel"/>
    <w:tmpl w:val="27CC14EE"/>
    <w:lvl w:ilvl="0" w:tplc="1870DD1C">
      <w:start w:val="1"/>
      <w:numFmt w:val="decimal"/>
      <w:lvlText w:val="%1."/>
      <w:lvlJc w:val="left"/>
      <w:pPr>
        <w:tabs>
          <w:tab w:val="num" w:pos="1110"/>
        </w:tabs>
        <w:ind w:left="1110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5">
    <w:nsid w:val="341128ED"/>
    <w:multiLevelType w:val="hybridMultilevel"/>
    <w:tmpl w:val="F8824916"/>
    <w:lvl w:ilvl="0" w:tplc="87DC6E04">
      <w:start w:val="1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6">
    <w:nsid w:val="348D42FA"/>
    <w:multiLevelType w:val="hybridMultilevel"/>
    <w:tmpl w:val="79181240"/>
    <w:lvl w:ilvl="0" w:tplc="AACCE6E4">
      <w:start w:val="2015"/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38764AB9"/>
    <w:multiLevelType w:val="hybridMultilevel"/>
    <w:tmpl w:val="C898EF2E"/>
    <w:lvl w:ilvl="0" w:tplc="29005470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8">
    <w:nsid w:val="3C430B94"/>
    <w:multiLevelType w:val="hybridMultilevel"/>
    <w:tmpl w:val="17EAAC8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CCA435C"/>
    <w:multiLevelType w:val="hybridMultilevel"/>
    <w:tmpl w:val="57F48456"/>
    <w:lvl w:ilvl="0" w:tplc="D29AD5D2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0">
    <w:nsid w:val="61B53904"/>
    <w:multiLevelType w:val="hybridMultilevel"/>
    <w:tmpl w:val="878C7744"/>
    <w:lvl w:ilvl="0" w:tplc="A43AD2F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1">
    <w:nsid w:val="63601DB5"/>
    <w:multiLevelType w:val="hybridMultilevel"/>
    <w:tmpl w:val="5DA4DE3E"/>
    <w:lvl w:ilvl="0" w:tplc="8C6481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ABF7C37"/>
    <w:multiLevelType w:val="multilevel"/>
    <w:tmpl w:val="4C98DA98"/>
    <w:lvl w:ilvl="0">
      <w:start w:val="1"/>
      <w:numFmt w:val="bullet"/>
      <w:lvlText w:val=""/>
      <w:lvlJc w:val="left"/>
      <w:pPr>
        <w:tabs>
          <w:tab w:val="num" w:pos="501"/>
        </w:tabs>
        <w:ind w:left="501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33E52CF"/>
    <w:multiLevelType w:val="hybridMultilevel"/>
    <w:tmpl w:val="2CA06C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74B80B77"/>
    <w:multiLevelType w:val="hybridMultilevel"/>
    <w:tmpl w:val="446651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4EB1D19"/>
    <w:multiLevelType w:val="hybridMultilevel"/>
    <w:tmpl w:val="74902C58"/>
    <w:lvl w:ilvl="0" w:tplc="92681B80">
      <w:start w:val="2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6">
    <w:nsid w:val="79BB4DF9"/>
    <w:multiLevelType w:val="hybridMultilevel"/>
    <w:tmpl w:val="D43C7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11"/>
  </w:num>
  <w:num w:numId="3">
    <w:abstractNumId w:val="5"/>
  </w:num>
  <w:num w:numId="4">
    <w:abstractNumId w:val="4"/>
  </w:num>
  <w:num w:numId="5">
    <w:abstractNumId w:val="15"/>
  </w:num>
  <w:num w:numId="6">
    <w:abstractNumId w:val="7"/>
  </w:num>
  <w:num w:numId="7">
    <w:abstractNumId w:val="8"/>
  </w:num>
  <w:num w:numId="8">
    <w:abstractNumId w:val="9"/>
  </w:num>
  <w:num w:numId="9">
    <w:abstractNumId w:val="2"/>
  </w:num>
  <w:num w:numId="10">
    <w:abstractNumId w:val="10"/>
  </w:num>
  <w:num w:numId="11">
    <w:abstractNumId w:val="6"/>
  </w:num>
  <w:num w:numId="12">
    <w:abstractNumId w:val="3"/>
  </w:num>
  <w:num w:numId="13">
    <w:abstractNumId w:val="13"/>
  </w:num>
  <w:num w:numId="14">
    <w:abstractNumId w:val="12"/>
  </w:num>
  <w:num w:numId="15">
    <w:abstractNumId w:val="16"/>
  </w:num>
  <w:num w:numId="16">
    <w:abstractNumId w:val="0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2BD5"/>
    <w:rsid w:val="000000BE"/>
    <w:rsid w:val="000040F4"/>
    <w:rsid w:val="00010874"/>
    <w:rsid w:val="0003285C"/>
    <w:rsid w:val="00037CA9"/>
    <w:rsid w:val="000615FB"/>
    <w:rsid w:val="00061ED6"/>
    <w:rsid w:val="000659B6"/>
    <w:rsid w:val="000765E5"/>
    <w:rsid w:val="00094F0B"/>
    <w:rsid w:val="00096E72"/>
    <w:rsid w:val="00097758"/>
    <w:rsid w:val="000A194D"/>
    <w:rsid w:val="000A43CA"/>
    <w:rsid w:val="000C02BC"/>
    <w:rsid w:val="000E04C0"/>
    <w:rsid w:val="000E0518"/>
    <w:rsid w:val="000E14A2"/>
    <w:rsid w:val="000E2894"/>
    <w:rsid w:val="000E5DCB"/>
    <w:rsid w:val="0010208E"/>
    <w:rsid w:val="00112B90"/>
    <w:rsid w:val="00131D37"/>
    <w:rsid w:val="0015402E"/>
    <w:rsid w:val="001651F5"/>
    <w:rsid w:val="00171498"/>
    <w:rsid w:val="00171BA8"/>
    <w:rsid w:val="00181C17"/>
    <w:rsid w:val="0018263C"/>
    <w:rsid w:val="0018300B"/>
    <w:rsid w:val="00197AEF"/>
    <w:rsid w:val="001A16CD"/>
    <w:rsid w:val="001A73B3"/>
    <w:rsid w:val="001B0A9B"/>
    <w:rsid w:val="001B3292"/>
    <w:rsid w:val="001B48F3"/>
    <w:rsid w:val="001B73B3"/>
    <w:rsid w:val="001D20E5"/>
    <w:rsid w:val="001D5479"/>
    <w:rsid w:val="001E2BD5"/>
    <w:rsid w:val="001F022D"/>
    <w:rsid w:val="001F30EB"/>
    <w:rsid w:val="00207A9C"/>
    <w:rsid w:val="00214FAD"/>
    <w:rsid w:val="00215278"/>
    <w:rsid w:val="00216C56"/>
    <w:rsid w:val="00223190"/>
    <w:rsid w:val="00230882"/>
    <w:rsid w:val="002338D1"/>
    <w:rsid w:val="002345AC"/>
    <w:rsid w:val="00241E5B"/>
    <w:rsid w:val="00246B74"/>
    <w:rsid w:val="002542CA"/>
    <w:rsid w:val="00266F34"/>
    <w:rsid w:val="0027027B"/>
    <w:rsid w:val="0027066F"/>
    <w:rsid w:val="00273D47"/>
    <w:rsid w:val="00280AAA"/>
    <w:rsid w:val="00282AE3"/>
    <w:rsid w:val="00287573"/>
    <w:rsid w:val="002A1048"/>
    <w:rsid w:val="002D0D30"/>
    <w:rsid w:val="002D123C"/>
    <w:rsid w:val="002D5B86"/>
    <w:rsid w:val="002E01FD"/>
    <w:rsid w:val="002F1934"/>
    <w:rsid w:val="003013E3"/>
    <w:rsid w:val="0030367C"/>
    <w:rsid w:val="00305B4D"/>
    <w:rsid w:val="0031563B"/>
    <w:rsid w:val="00321A73"/>
    <w:rsid w:val="00335975"/>
    <w:rsid w:val="00351F96"/>
    <w:rsid w:val="00353B3B"/>
    <w:rsid w:val="00366A2A"/>
    <w:rsid w:val="00370E7A"/>
    <w:rsid w:val="003770D8"/>
    <w:rsid w:val="00380161"/>
    <w:rsid w:val="00380261"/>
    <w:rsid w:val="00385C9E"/>
    <w:rsid w:val="00392C04"/>
    <w:rsid w:val="00395320"/>
    <w:rsid w:val="00395F16"/>
    <w:rsid w:val="003A5BDB"/>
    <w:rsid w:val="003A7167"/>
    <w:rsid w:val="003A78E7"/>
    <w:rsid w:val="003A7DB3"/>
    <w:rsid w:val="003B052F"/>
    <w:rsid w:val="003B1FCA"/>
    <w:rsid w:val="003B5EBD"/>
    <w:rsid w:val="003C341D"/>
    <w:rsid w:val="003C72FE"/>
    <w:rsid w:val="003D09D3"/>
    <w:rsid w:val="003D4DD4"/>
    <w:rsid w:val="003E1AF4"/>
    <w:rsid w:val="003E5C41"/>
    <w:rsid w:val="003E5C9C"/>
    <w:rsid w:val="003F542B"/>
    <w:rsid w:val="00410042"/>
    <w:rsid w:val="004200B7"/>
    <w:rsid w:val="00421EFB"/>
    <w:rsid w:val="004340A7"/>
    <w:rsid w:val="00442787"/>
    <w:rsid w:val="00444383"/>
    <w:rsid w:val="00445E0A"/>
    <w:rsid w:val="0045298F"/>
    <w:rsid w:val="00454488"/>
    <w:rsid w:val="004562CD"/>
    <w:rsid w:val="00477343"/>
    <w:rsid w:val="00484FE7"/>
    <w:rsid w:val="00487794"/>
    <w:rsid w:val="0049164F"/>
    <w:rsid w:val="00492737"/>
    <w:rsid w:val="00494D29"/>
    <w:rsid w:val="004D0476"/>
    <w:rsid w:val="004E0270"/>
    <w:rsid w:val="004F333A"/>
    <w:rsid w:val="0050094B"/>
    <w:rsid w:val="00501BFA"/>
    <w:rsid w:val="00507D70"/>
    <w:rsid w:val="00512153"/>
    <w:rsid w:val="00523479"/>
    <w:rsid w:val="00526EBE"/>
    <w:rsid w:val="00534A8F"/>
    <w:rsid w:val="0053742E"/>
    <w:rsid w:val="00554169"/>
    <w:rsid w:val="00562DAF"/>
    <w:rsid w:val="00563502"/>
    <w:rsid w:val="005820E4"/>
    <w:rsid w:val="00594C97"/>
    <w:rsid w:val="005A1B3A"/>
    <w:rsid w:val="005B0C85"/>
    <w:rsid w:val="005B737E"/>
    <w:rsid w:val="005C2C0D"/>
    <w:rsid w:val="005D69FA"/>
    <w:rsid w:val="005D7B99"/>
    <w:rsid w:val="005E7517"/>
    <w:rsid w:val="00601AFC"/>
    <w:rsid w:val="00606AE8"/>
    <w:rsid w:val="00614989"/>
    <w:rsid w:val="006258E6"/>
    <w:rsid w:val="00630C8F"/>
    <w:rsid w:val="00635D6C"/>
    <w:rsid w:val="006416D2"/>
    <w:rsid w:val="006477E9"/>
    <w:rsid w:val="006510B3"/>
    <w:rsid w:val="00665279"/>
    <w:rsid w:val="00672887"/>
    <w:rsid w:val="0068239C"/>
    <w:rsid w:val="006952BB"/>
    <w:rsid w:val="006958DF"/>
    <w:rsid w:val="006A4645"/>
    <w:rsid w:val="006B1CCA"/>
    <w:rsid w:val="006C1A6F"/>
    <w:rsid w:val="006D0797"/>
    <w:rsid w:val="006D7890"/>
    <w:rsid w:val="006E261E"/>
    <w:rsid w:val="006E2C7B"/>
    <w:rsid w:val="006E37C6"/>
    <w:rsid w:val="006F047D"/>
    <w:rsid w:val="006F0B20"/>
    <w:rsid w:val="006F26B9"/>
    <w:rsid w:val="006F75E7"/>
    <w:rsid w:val="00700055"/>
    <w:rsid w:val="00706F60"/>
    <w:rsid w:val="007073E8"/>
    <w:rsid w:val="00716B58"/>
    <w:rsid w:val="007271E8"/>
    <w:rsid w:val="00727E2B"/>
    <w:rsid w:val="0073471D"/>
    <w:rsid w:val="007520B3"/>
    <w:rsid w:val="00752D82"/>
    <w:rsid w:val="0075310C"/>
    <w:rsid w:val="0075582B"/>
    <w:rsid w:val="00764ED1"/>
    <w:rsid w:val="00765D67"/>
    <w:rsid w:val="00766A9B"/>
    <w:rsid w:val="0077289A"/>
    <w:rsid w:val="00776DD0"/>
    <w:rsid w:val="007949CD"/>
    <w:rsid w:val="007A5E03"/>
    <w:rsid w:val="007B2588"/>
    <w:rsid w:val="007C1CC7"/>
    <w:rsid w:val="007D6157"/>
    <w:rsid w:val="007E7908"/>
    <w:rsid w:val="007E7E6F"/>
    <w:rsid w:val="00803127"/>
    <w:rsid w:val="00807430"/>
    <w:rsid w:val="00812576"/>
    <w:rsid w:val="0081638E"/>
    <w:rsid w:val="00825E24"/>
    <w:rsid w:val="008264A8"/>
    <w:rsid w:val="0083447B"/>
    <w:rsid w:val="00834F20"/>
    <w:rsid w:val="00835EEC"/>
    <w:rsid w:val="00836A99"/>
    <w:rsid w:val="00851686"/>
    <w:rsid w:val="00862795"/>
    <w:rsid w:val="008711CF"/>
    <w:rsid w:val="00873112"/>
    <w:rsid w:val="00873BF5"/>
    <w:rsid w:val="00874E07"/>
    <w:rsid w:val="00882C27"/>
    <w:rsid w:val="00896FE0"/>
    <w:rsid w:val="008B1597"/>
    <w:rsid w:val="008B2DA5"/>
    <w:rsid w:val="008B47D5"/>
    <w:rsid w:val="008B5DE6"/>
    <w:rsid w:val="008D096D"/>
    <w:rsid w:val="008D0A81"/>
    <w:rsid w:val="008D3EA9"/>
    <w:rsid w:val="008F05E8"/>
    <w:rsid w:val="008F1654"/>
    <w:rsid w:val="008F6732"/>
    <w:rsid w:val="008F6FED"/>
    <w:rsid w:val="009143B1"/>
    <w:rsid w:val="00915C15"/>
    <w:rsid w:val="009269D5"/>
    <w:rsid w:val="00934CFC"/>
    <w:rsid w:val="009355EC"/>
    <w:rsid w:val="009402CB"/>
    <w:rsid w:val="00946596"/>
    <w:rsid w:val="00962579"/>
    <w:rsid w:val="00974D2F"/>
    <w:rsid w:val="00992CA8"/>
    <w:rsid w:val="0099637E"/>
    <w:rsid w:val="0099661A"/>
    <w:rsid w:val="0099789F"/>
    <w:rsid w:val="009B4BFD"/>
    <w:rsid w:val="009B6758"/>
    <w:rsid w:val="009F110D"/>
    <w:rsid w:val="009F690B"/>
    <w:rsid w:val="00A0025C"/>
    <w:rsid w:val="00A0765A"/>
    <w:rsid w:val="00A2136C"/>
    <w:rsid w:val="00A2317D"/>
    <w:rsid w:val="00A23650"/>
    <w:rsid w:val="00A270ED"/>
    <w:rsid w:val="00A3012F"/>
    <w:rsid w:val="00A34F4D"/>
    <w:rsid w:val="00A43B44"/>
    <w:rsid w:val="00A503EE"/>
    <w:rsid w:val="00A53611"/>
    <w:rsid w:val="00A64483"/>
    <w:rsid w:val="00A77605"/>
    <w:rsid w:val="00A812D7"/>
    <w:rsid w:val="00A84F23"/>
    <w:rsid w:val="00A855B6"/>
    <w:rsid w:val="00A85A1F"/>
    <w:rsid w:val="00AA0E7E"/>
    <w:rsid w:val="00AA1F56"/>
    <w:rsid w:val="00AA6140"/>
    <w:rsid w:val="00AB2AAE"/>
    <w:rsid w:val="00AB40F6"/>
    <w:rsid w:val="00AC50C3"/>
    <w:rsid w:val="00AD2464"/>
    <w:rsid w:val="00AE2F58"/>
    <w:rsid w:val="00AE69FB"/>
    <w:rsid w:val="00AF1FA3"/>
    <w:rsid w:val="00AF5B07"/>
    <w:rsid w:val="00B009B9"/>
    <w:rsid w:val="00B13A00"/>
    <w:rsid w:val="00B31DAB"/>
    <w:rsid w:val="00B4214E"/>
    <w:rsid w:val="00B45721"/>
    <w:rsid w:val="00B45C70"/>
    <w:rsid w:val="00B555D0"/>
    <w:rsid w:val="00B603E1"/>
    <w:rsid w:val="00B6147C"/>
    <w:rsid w:val="00B6606D"/>
    <w:rsid w:val="00B67D86"/>
    <w:rsid w:val="00B70BAC"/>
    <w:rsid w:val="00B87A2B"/>
    <w:rsid w:val="00B92BA0"/>
    <w:rsid w:val="00B92CF9"/>
    <w:rsid w:val="00BC558B"/>
    <w:rsid w:val="00BD0AEC"/>
    <w:rsid w:val="00BD26DC"/>
    <w:rsid w:val="00BE603E"/>
    <w:rsid w:val="00BF74F3"/>
    <w:rsid w:val="00C02F5D"/>
    <w:rsid w:val="00C120B3"/>
    <w:rsid w:val="00C13107"/>
    <w:rsid w:val="00C160AB"/>
    <w:rsid w:val="00C16D8F"/>
    <w:rsid w:val="00C2257A"/>
    <w:rsid w:val="00C4060F"/>
    <w:rsid w:val="00C4185F"/>
    <w:rsid w:val="00C42454"/>
    <w:rsid w:val="00C44ABD"/>
    <w:rsid w:val="00C46948"/>
    <w:rsid w:val="00C61124"/>
    <w:rsid w:val="00C733C3"/>
    <w:rsid w:val="00C82D9D"/>
    <w:rsid w:val="00C83569"/>
    <w:rsid w:val="00C853A9"/>
    <w:rsid w:val="00C8620A"/>
    <w:rsid w:val="00C958B6"/>
    <w:rsid w:val="00CA5880"/>
    <w:rsid w:val="00CB7220"/>
    <w:rsid w:val="00CC0C90"/>
    <w:rsid w:val="00CC5139"/>
    <w:rsid w:val="00CD54CC"/>
    <w:rsid w:val="00CE1EA7"/>
    <w:rsid w:val="00CE22EC"/>
    <w:rsid w:val="00CE2B64"/>
    <w:rsid w:val="00CE7B62"/>
    <w:rsid w:val="00CF4FDB"/>
    <w:rsid w:val="00D15A06"/>
    <w:rsid w:val="00D30329"/>
    <w:rsid w:val="00D30ACF"/>
    <w:rsid w:val="00D3143B"/>
    <w:rsid w:val="00D34011"/>
    <w:rsid w:val="00D36FFB"/>
    <w:rsid w:val="00D50937"/>
    <w:rsid w:val="00D54F3B"/>
    <w:rsid w:val="00D635D3"/>
    <w:rsid w:val="00D879AD"/>
    <w:rsid w:val="00D93809"/>
    <w:rsid w:val="00D93E6E"/>
    <w:rsid w:val="00DA04C1"/>
    <w:rsid w:val="00DB6128"/>
    <w:rsid w:val="00DD1A99"/>
    <w:rsid w:val="00DF2F38"/>
    <w:rsid w:val="00DF3427"/>
    <w:rsid w:val="00E027BE"/>
    <w:rsid w:val="00E07412"/>
    <w:rsid w:val="00E108AB"/>
    <w:rsid w:val="00E179F8"/>
    <w:rsid w:val="00E26CD7"/>
    <w:rsid w:val="00E34228"/>
    <w:rsid w:val="00E37557"/>
    <w:rsid w:val="00E5076B"/>
    <w:rsid w:val="00E7276A"/>
    <w:rsid w:val="00E740B3"/>
    <w:rsid w:val="00E74B03"/>
    <w:rsid w:val="00E80E8D"/>
    <w:rsid w:val="00E84513"/>
    <w:rsid w:val="00E85F7A"/>
    <w:rsid w:val="00E97149"/>
    <w:rsid w:val="00E97B44"/>
    <w:rsid w:val="00EA4021"/>
    <w:rsid w:val="00EA4BBC"/>
    <w:rsid w:val="00EB537E"/>
    <w:rsid w:val="00EB7EAB"/>
    <w:rsid w:val="00EC005B"/>
    <w:rsid w:val="00EC4B61"/>
    <w:rsid w:val="00EC6D7B"/>
    <w:rsid w:val="00EE1867"/>
    <w:rsid w:val="00EE5C1A"/>
    <w:rsid w:val="00EF740E"/>
    <w:rsid w:val="00F04FB6"/>
    <w:rsid w:val="00F1395D"/>
    <w:rsid w:val="00F2055C"/>
    <w:rsid w:val="00F35349"/>
    <w:rsid w:val="00F518B6"/>
    <w:rsid w:val="00F56A0B"/>
    <w:rsid w:val="00F608DB"/>
    <w:rsid w:val="00F66164"/>
    <w:rsid w:val="00F70F65"/>
    <w:rsid w:val="00F717ED"/>
    <w:rsid w:val="00F755AA"/>
    <w:rsid w:val="00F76D32"/>
    <w:rsid w:val="00F7750F"/>
    <w:rsid w:val="00F813D1"/>
    <w:rsid w:val="00F844F3"/>
    <w:rsid w:val="00F84F73"/>
    <w:rsid w:val="00F87520"/>
    <w:rsid w:val="00F906D1"/>
    <w:rsid w:val="00F93207"/>
    <w:rsid w:val="00F93AF9"/>
    <w:rsid w:val="00F96579"/>
    <w:rsid w:val="00F9733B"/>
    <w:rsid w:val="00F97A43"/>
    <w:rsid w:val="00F97DB8"/>
    <w:rsid w:val="00FA0FCB"/>
    <w:rsid w:val="00FA5486"/>
    <w:rsid w:val="00FA5EDC"/>
    <w:rsid w:val="00FA7F1A"/>
    <w:rsid w:val="00FB12B0"/>
    <w:rsid w:val="00FB451E"/>
    <w:rsid w:val="00FB6AE8"/>
    <w:rsid w:val="00FC0377"/>
    <w:rsid w:val="00FC27F6"/>
    <w:rsid w:val="00FD4E93"/>
    <w:rsid w:val="00FE157D"/>
    <w:rsid w:val="00FE2876"/>
    <w:rsid w:val="00FE54D4"/>
    <w:rsid w:val="00FF22BF"/>
    <w:rsid w:val="00FF4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2CA"/>
    <w:rPr>
      <w:sz w:val="24"/>
      <w:szCs w:val="24"/>
      <w:lang w:val="ru-RU"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4F23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84F23"/>
    <w:pPr>
      <w:keepNext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84F23"/>
    <w:pPr>
      <w:keepNext/>
      <w:jc w:val="both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949CD"/>
    <w:rPr>
      <w:rFonts w:ascii="Cambria" w:hAnsi="Cambria" w:cs="Times New Roman"/>
      <w:b/>
      <w:i/>
      <w:sz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7949CD"/>
    <w:rPr>
      <w:rFonts w:ascii="Cambria" w:hAnsi="Cambria" w:cs="Times New Roman"/>
      <w:b/>
      <w:sz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7949CD"/>
    <w:rPr>
      <w:rFonts w:ascii="Calibri" w:hAnsi="Calibri" w:cs="Times New Roman"/>
      <w:b/>
      <w:sz w:val="28"/>
    </w:rPr>
  </w:style>
  <w:style w:type="table" w:styleId="TableGrid">
    <w:name w:val="Table Grid"/>
    <w:basedOn w:val="TableNormal"/>
    <w:uiPriority w:val="99"/>
    <w:rsid w:val="00E0741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A84F23"/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949CD"/>
    <w:rPr>
      <w:rFonts w:cs="Times New Roman"/>
      <w:sz w:val="24"/>
    </w:rPr>
  </w:style>
  <w:style w:type="paragraph" w:styleId="Header">
    <w:name w:val="header"/>
    <w:basedOn w:val="Normal"/>
    <w:link w:val="HeaderChar"/>
    <w:uiPriority w:val="99"/>
    <w:rsid w:val="003770D8"/>
    <w:pPr>
      <w:tabs>
        <w:tab w:val="center" w:pos="4677"/>
        <w:tab w:val="right" w:pos="9355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770D8"/>
    <w:rPr>
      <w:rFonts w:cs="Times New Roman"/>
      <w:sz w:val="24"/>
    </w:rPr>
  </w:style>
  <w:style w:type="paragraph" w:styleId="Footer">
    <w:name w:val="footer"/>
    <w:basedOn w:val="Normal"/>
    <w:link w:val="FooterChar"/>
    <w:uiPriority w:val="99"/>
    <w:rsid w:val="003770D8"/>
    <w:pPr>
      <w:tabs>
        <w:tab w:val="center" w:pos="4677"/>
        <w:tab w:val="right" w:pos="9355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770D8"/>
    <w:rPr>
      <w:rFonts w:cs="Times New Roman"/>
      <w:sz w:val="24"/>
    </w:rPr>
  </w:style>
  <w:style w:type="paragraph" w:styleId="ListParagraph">
    <w:name w:val="List Paragraph"/>
    <w:basedOn w:val="Normal"/>
    <w:uiPriority w:val="99"/>
    <w:qFormat/>
    <w:rsid w:val="009269D5"/>
    <w:pPr>
      <w:ind w:left="708"/>
    </w:pPr>
  </w:style>
  <w:style w:type="paragraph" w:styleId="BalloonText">
    <w:name w:val="Balloon Text"/>
    <w:basedOn w:val="Normal"/>
    <w:link w:val="BalloonTextChar"/>
    <w:uiPriority w:val="99"/>
    <w:rsid w:val="00C958B6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958B6"/>
    <w:rPr>
      <w:rFonts w:ascii="Segoe UI" w:hAnsi="Segoe UI" w:cs="Times New Roman"/>
      <w:sz w:val="18"/>
    </w:rPr>
  </w:style>
  <w:style w:type="paragraph" w:customStyle="1" w:styleId="a">
    <w:name w:val="Нормальний текст"/>
    <w:basedOn w:val="Normal"/>
    <w:link w:val="a0"/>
    <w:uiPriority w:val="99"/>
    <w:rsid w:val="00F96579"/>
    <w:pPr>
      <w:spacing w:before="120"/>
      <w:ind w:firstLine="567"/>
      <w:jc w:val="both"/>
    </w:pPr>
    <w:rPr>
      <w:rFonts w:ascii="Antiqua" w:hAnsi="Antiqua"/>
      <w:sz w:val="26"/>
      <w:szCs w:val="20"/>
      <w:lang w:val="uk-UA" w:eastAsia="zh-CN"/>
    </w:rPr>
  </w:style>
  <w:style w:type="character" w:customStyle="1" w:styleId="a0">
    <w:name w:val="Нормальний текст Знак"/>
    <w:link w:val="a"/>
    <w:uiPriority w:val="99"/>
    <w:locked/>
    <w:rsid w:val="00F96579"/>
    <w:rPr>
      <w:rFonts w:ascii="Antiqua" w:hAnsi="Antiqua"/>
      <w:sz w:val="2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981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1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1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1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1457</TotalTime>
  <Pages>4</Pages>
  <Words>2605</Words>
  <Characters>1485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                              </dc:title>
  <dc:subject/>
  <dc:creator>user</dc:creator>
  <cp:keywords/>
  <dc:description/>
  <cp:lastModifiedBy>admin</cp:lastModifiedBy>
  <cp:revision>47</cp:revision>
  <cp:lastPrinted>2021-08-02T11:36:00Z</cp:lastPrinted>
  <dcterms:created xsi:type="dcterms:W3CDTF">2017-08-22T07:24:00Z</dcterms:created>
  <dcterms:modified xsi:type="dcterms:W3CDTF">2021-08-20T06:57:00Z</dcterms:modified>
</cp:coreProperties>
</file>